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657" w:rsidRDefault="00364657" w:rsidP="00F46D55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364657" w:rsidRDefault="00364657" w:rsidP="00F46D55">
      <w:pPr>
        <w:ind w:left="5940"/>
        <w:rPr>
          <w:sz w:val="28"/>
          <w:szCs w:val="28"/>
        </w:rPr>
      </w:pPr>
      <w:r>
        <w:rPr>
          <w:sz w:val="28"/>
          <w:szCs w:val="28"/>
        </w:rPr>
        <w:t>Зам.зав. кафедрой             педагогики и психологии</w:t>
      </w:r>
    </w:p>
    <w:p w:rsidR="00364657" w:rsidRDefault="00364657" w:rsidP="00F46D55">
      <w:pPr>
        <w:ind w:firstLine="5940"/>
        <w:rPr>
          <w:sz w:val="28"/>
          <w:szCs w:val="28"/>
        </w:rPr>
      </w:pPr>
      <w:r>
        <w:rPr>
          <w:sz w:val="28"/>
          <w:szCs w:val="28"/>
        </w:rPr>
        <w:t>Сытина Н.С.</w:t>
      </w:r>
    </w:p>
    <w:p w:rsidR="00364657" w:rsidRDefault="00364657" w:rsidP="00F46D55">
      <w:pPr>
        <w:ind w:firstLine="5940"/>
        <w:rPr>
          <w:sz w:val="28"/>
          <w:szCs w:val="28"/>
        </w:rPr>
      </w:pPr>
      <w:r>
        <w:rPr>
          <w:sz w:val="28"/>
          <w:szCs w:val="28"/>
        </w:rPr>
        <w:t xml:space="preserve">«31» августа </w:t>
      </w:r>
      <w:smartTag w:uri="urn:schemas-microsoft-com:office:smarttags" w:element="metricconverter">
        <w:smartTagPr>
          <w:attr w:name="ProductID" w:val="2018 г"/>
        </w:smartTagPr>
        <w:r>
          <w:rPr>
            <w:sz w:val="28"/>
            <w:szCs w:val="28"/>
          </w:rPr>
          <w:t>2018 г</w:t>
        </w:r>
      </w:smartTag>
      <w:r>
        <w:rPr>
          <w:sz w:val="28"/>
          <w:szCs w:val="28"/>
        </w:rPr>
        <w:t>.</w:t>
      </w:r>
    </w:p>
    <w:p w:rsidR="00364657" w:rsidRDefault="00364657" w:rsidP="00F46D55">
      <w:pPr>
        <w:ind w:firstLine="5940"/>
        <w:rPr>
          <w:sz w:val="28"/>
          <w:szCs w:val="28"/>
        </w:rPr>
      </w:pPr>
    </w:p>
    <w:p w:rsidR="00364657" w:rsidRDefault="00364657" w:rsidP="00F46D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:rsidR="00364657" w:rsidRPr="002D668D" w:rsidRDefault="00364657" w:rsidP="00F46D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и философия науки (педагогика, 3 часть)</w:t>
      </w:r>
    </w:p>
    <w:p w:rsidR="00364657" w:rsidRDefault="00364657" w:rsidP="00F46D5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364657" w:rsidRDefault="00364657" w:rsidP="00F46D5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Направление  44.06.01  </w:t>
      </w:r>
      <w:r w:rsidRPr="00913EDD">
        <w:rPr>
          <w:sz w:val="28"/>
          <w:szCs w:val="28"/>
        </w:rPr>
        <w:t xml:space="preserve">01 – образование и педагогические науки </w:t>
      </w:r>
    </w:p>
    <w:p w:rsidR="00364657" w:rsidRDefault="00364657" w:rsidP="00F46D55">
      <w:pPr>
        <w:jc w:val="center"/>
        <w:rPr>
          <w:sz w:val="28"/>
          <w:szCs w:val="28"/>
        </w:rPr>
      </w:pPr>
      <w:r w:rsidRPr="00913EDD">
        <w:rPr>
          <w:sz w:val="28"/>
          <w:szCs w:val="28"/>
        </w:rPr>
        <w:t>(уровень подготовки кадров высшей квалификации)</w:t>
      </w:r>
      <w:r>
        <w:rPr>
          <w:sz w:val="28"/>
          <w:szCs w:val="28"/>
        </w:rPr>
        <w:t xml:space="preserve"> </w:t>
      </w:r>
    </w:p>
    <w:p w:rsidR="00364657" w:rsidRPr="00E03E6E" w:rsidRDefault="00364657" w:rsidP="00F46D55">
      <w:pPr>
        <w:rPr>
          <w:sz w:val="28"/>
          <w:szCs w:val="28"/>
        </w:rPr>
      </w:pPr>
      <w:r w:rsidRPr="002D668D">
        <w:rPr>
          <w:color w:val="FF0000"/>
          <w:sz w:val="28"/>
          <w:szCs w:val="28"/>
        </w:rPr>
        <w:t xml:space="preserve">                   </w:t>
      </w:r>
      <w:r>
        <w:rPr>
          <w:color w:val="FF0000"/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2 семестр 2018 - 2019</w:t>
      </w:r>
      <w:r w:rsidRPr="00E03E6E">
        <w:rPr>
          <w:sz w:val="28"/>
          <w:szCs w:val="28"/>
        </w:rPr>
        <w:t xml:space="preserve"> уч. год </w:t>
      </w:r>
    </w:p>
    <w:p w:rsidR="00364657" w:rsidRPr="00E03E6E" w:rsidRDefault="00364657" w:rsidP="00F46D55">
      <w:pPr>
        <w:jc w:val="center"/>
        <w:rPr>
          <w:sz w:val="28"/>
          <w:szCs w:val="28"/>
        </w:rPr>
      </w:pPr>
    </w:p>
    <w:p w:rsidR="00364657" w:rsidRDefault="00364657" w:rsidP="00F46D55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развитие следующих компетенций: УК - 2, УК – 4, ОПК - 1, ОПК - 2, ОПК - 3, ОПК - 4, ОПК - 5.</w:t>
      </w:r>
    </w:p>
    <w:p w:rsidR="00364657" w:rsidRDefault="00364657" w:rsidP="00F46D55">
      <w:pPr>
        <w:ind w:firstLine="720"/>
        <w:jc w:val="both"/>
        <w:rPr>
          <w:sz w:val="28"/>
          <w:szCs w:val="28"/>
        </w:rPr>
      </w:pPr>
    </w:p>
    <w:p w:rsidR="00364657" w:rsidRDefault="00364657" w:rsidP="00F46D55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267"/>
      </w:tblGrid>
      <w:tr w:rsidR="00364657" w:rsidRPr="00A23B95" w:rsidTr="000B516A">
        <w:tc>
          <w:tcPr>
            <w:tcW w:w="3528" w:type="dxa"/>
            <w:vMerge w:val="restart"/>
          </w:tcPr>
          <w:p w:rsidR="00364657" w:rsidRPr="00A23B95" w:rsidRDefault="00364657" w:rsidP="000B51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364657" w:rsidRPr="00A23B95" w:rsidRDefault="00364657" w:rsidP="000B516A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364657" w:rsidRPr="00A23B95" w:rsidRDefault="00364657" w:rsidP="000B516A">
            <w:pPr>
              <w:jc w:val="center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>Аудиторная</w:t>
            </w:r>
          </w:p>
        </w:tc>
        <w:tc>
          <w:tcPr>
            <w:tcW w:w="1267" w:type="dxa"/>
            <w:vMerge w:val="restart"/>
          </w:tcPr>
          <w:p w:rsidR="00364657" w:rsidRPr="00A23B95" w:rsidRDefault="00364657" w:rsidP="000B516A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>СРС</w:t>
            </w:r>
          </w:p>
        </w:tc>
      </w:tr>
      <w:tr w:rsidR="00364657" w:rsidRPr="00A23B95" w:rsidTr="000B516A">
        <w:tc>
          <w:tcPr>
            <w:tcW w:w="0" w:type="auto"/>
            <w:vMerge/>
            <w:vAlign w:val="center"/>
          </w:tcPr>
          <w:p w:rsidR="00364657" w:rsidRPr="00A23B95" w:rsidRDefault="00364657" w:rsidP="000B516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364657" w:rsidRPr="00A23B95" w:rsidRDefault="00364657" w:rsidP="000B516A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64657" w:rsidRPr="00A23B95" w:rsidRDefault="00364657" w:rsidP="000B516A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364657" w:rsidRPr="00A23B95" w:rsidRDefault="00364657" w:rsidP="000B516A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364657" w:rsidRPr="00A23B95" w:rsidRDefault="00364657" w:rsidP="000B516A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>ЛБ</w:t>
            </w:r>
          </w:p>
        </w:tc>
        <w:tc>
          <w:tcPr>
            <w:tcW w:w="1267" w:type="dxa"/>
            <w:vMerge/>
            <w:vAlign w:val="center"/>
          </w:tcPr>
          <w:p w:rsidR="00364657" w:rsidRPr="00A23B95" w:rsidRDefault="00364657" w:rsidP="000B516A">
            <w:pPr>
              <w:rPr>
                <w:sz w:val="28"/>
                <w:szCs w:val="28"/>
              </w:rPr>
            </w:pPr>
          </w:p>
        </w:tc>
      </w:tr>
      <w:tr w:rsidR="00364657" w:rsidRPr="00A23B95" w:rsidTr="000B516A">
        <w:tc>
          <w:tcPr>
            <w:tcW w:w="3528" w:type="dxa"/>
          </w:tcPr>
          <w:p w:rsidR="00364657" w:rsidRPr="00A23B95" w:rsidRDefault="00364657" w:rsidP="000B516A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364657" w:rsidRPr="00A23B95" w:rsidRDefault="00364657" w:rsidP="000B51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E4B18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364657" w:rsidRPr="00A23B95" w:rsidRDefault="00364657" w:rsidP="000B516A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24</w:t>
            </w:r>
          </w:p>
        </w:tc>
        <w:tc>
          <w:tcPr>
            <w:tcW w:w="1197" w:type="dxa"/>
          </w:tcPr>
          <w:p w:rsidR="00364657" w:rsidRPr="00A23B95" w:rsidRDefault="00364657" w:rsidP="000B516A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12</w:t>
            </w:r>
          </w:p>
        </w:tc>
        <w:tc>
          <w:tcPr>
            <w:tcW w:w="1196" w:type="dxa"/>
          </w:tcPr>
          <w:p w:rsidR="00364657" w:rsidRPr="00A23B95" w:rsidRDefault="00364657" w:rsidP="000B516A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-</w:t>
            </w:r>
          </w:p>
        </w:tc>
        <w:tc>
          <w:tcPr>
            <w:tcW w:w="1267" w:type="dxa"/>
          </w:tcPr>
          <w:p w:rsidR="00364657" w:rsidRPr="00A23B95" w:rsidRDefault="00364657" w:rsidP="000B51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36</w:t>
            </w:r>
          </w:p>
        </w:tc>
      </w:tr>
      <w:tr w:rsidR="00364657" w:rsidRPr="00A23B95" w:rsidTr="000B516A">
        <w:tc>
          <w:tcPr>
            <w:tcW w:w="3528" w:type="dxa"/>
          </w:tcPr>
          <w:p w:rsidR="00364657" w:rsidRPr="00A23B95" w:rsidRDefault="00364657" w:rsidP="000B516A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364657" w:rsidRPr="00A23B95" w:rsidRDefault="00364657" w:rsidP="000B51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72</w:t>
            </w:r>
          </w:p>
        </w:tc>
        <w:tc>
          <w:tcPr>
            <w:tcW w:w="1196" w:type="dxa"/>
          </w:tcPr>
          <w:p w:rsidR="00364657" w:rsidRPr="00A23B95" w:rsidRDefault="00364657" w:rsidP="000B516A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24</w:t>
            </w:r>
          </w:p>
        </w:tc>
        <w:tc>
          <w:tcPr>
            <w:tcW w:w="1197" w:type="dxa"/>
          </w:tcPr>
          <w:p w:rsidR="00364657" w:rsidRPr="00A23B95" w:rsidRDefault="00364657" w:rsidP="000B516A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12</w:t>
            </w:r>
          </w:p>
        </w:tc>
        <w:tc>
          <w:tcPr>
            <w:tcW w:w="1196" w:type="dxa"/>
          </w:tcPr>
          <w:p w:rsidR="00364657" w:rsidRPr="00A23B95" w:rsidRDefault="00364657" w:rsidP="000B516A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-</w:t>
            </w:r>
          </w:p>
        </w:tc>
        <w:tc>
          <w:tcPr>
            <w:tcW w:w="1267" w:type="dxa"/>
          </w:tcPr>
          <w:p w:rsidR="00364657" w:rsidRPr="00A23B95" w:rsidRDefault="00364657" w:rsidP="000B51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36</w:t>
            </w:r>
          </w:p>
        </w:tc>
      </w:tr>
    </w:tbl>
    <w:p w:rsidR="00364657" w:rsidRDefault="00364657" w:rsidP="00F46D55">
      <w:pPr>
        <w:ind w:firstLine="720"/>
        <w:jc w:val="both"/>
        <w:rPr>
          <w:sz w:val="28"/>
          <w:szCs w:val="28"/>
        </w:rPr>
      </w:pPr>
    </w:p>
    <w:p w:rsidR="00364657" w:rsidRDefault="00364657" w:rsidP="00F46D55">
      <w:pPr>
        <w:ind w:firstLine="720"/>
        <w:jc w:val="both"/>
        <w:rPr>
          <w:b/>
          <w:sz w:val="28"/>
        </w:rPr>
      </w:pPr>
      <w:r>
        <w:rPr>
          <w:b/>
          <w:sz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3060"/>
        <w:gridCol w:w="1779"/>
        <w:gridCol w:w="2049"/>
        <w:gridCol w:w="1986"/>
      </w:tblGrid>
      <w:tr w:rsidR="00364657" w:rsidTr="000B516A">
        <w:tc>
          <w:tcPr>
            <w:tcW w:w="656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>№ п.п.</w:t>
            </w:r>
          </w:p>
        </w:tc>
        <w:tc>
          <w:tcPr>
            <w:tcW w:w="3060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>Виды учебной работы</w:t>
            </w:r>
          </w:p>
        </w:tc>
        <w:tc>
          <w:tcPr>
            <w:tcW w:w="1779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>Удельный вес, %</w:t>
            </w:r>
          </w:p>
        </w:tc>
        <w:tc>
          <w:tcPr>
            <w:tcW w:w="2049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>Форма контроля</w:t>
            </w:r>
          </w:p>
        </w:tc>
        <w:tc>
          <w:tcPr>
            <w:tcW w:w="1986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>Максимальное количество баллов</w:t>
            </w:r>
          </w:p>
        </w:tc>
      </w:tr>
      <w:tr w:rsidR="00364657" w:rsidTr="000B516A">
        <w:tc>
          <w:tcPr>
            <w:tcW w:w="656" w:type="dxa"/>
          </w:tcPr>
          <w:p w:rsidR="00364657" w:rsidRDefault="00364657" w:rsidP="000B516A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1.</w:t>
            </w:r>
          </w:p>
        </w:tc>
        <w:tc>
          <w:tcPr>
            <w:tcW w:w="8874" w:type="dxa"/>
            <w:gridSpan w:val="4"/>
          </w:tcPr>
          <w:p w:rsidR="00364657" w:rsidRDefault="00364657" w:rsidP="000B516A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Контрольная точка № 1 </w:t>
            </w:r>
          </w:p>
          <w:p w:rsidR="00364657" w:rsidRDefault="00364657" w:rsidP="000B516A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Дата контроля –  5  учебная неделя</w:t>
            </w:r>
          </w:p>
        </w:tc>
      </w:tr>
      <w:tr w:rsidR="00364657" w:rsidTr="000B516A">
        <w:tc>
          <w:tcPr>
            <w:tcW w:w="656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>1.1.</w:t>
            </w:r>
          </w:p>
        </w:tc>
        <w:tc>
          <w:tcPr>
            <w:tcW w:w="3060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>Лекции</w:t>
            </w:r>
          </w:p>
        </w:tc>
        <w:tc>
          <w:tcPr>
            <w:tcW w:w="1779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20</w:t>
            </w:r>
          </w:p>
        </w:tc>
        <w:tc>
          <w:tcPr>
            <w:tcW w:w="2049" w:type="dxa"/>
          </w:tcPr>
          <w:p w:rsidR="00364657" w:rsidRDefault="00364657" w:rsidP="000B516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Посещение, проработка</w:t>
            </w:r>
          </w:p>
        </w:tc>
        <w:tc>
          <w:tcPr>
            <w:tcW w:w="1986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8</w:t>
            </w:r>
          </w:p>
        </w:tc>
      </w:tr>
      <w:tr w:rsidR="00364657" w:rsidTr="000B516A">
        <w:tc>
          <w:tcPr>
            <w:tcW w:w="656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>1.2.</w:t>
            </w:r>
          </w:p>
        </w:tc>
        <w:tc>
          <w:tcPr>
            <w:tcW w:w="3060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Практические занятия</w:t>
            </w:r>
          </w:p>
        </w:tc>
        <w:tc>
          <w:tcPr>
            <w:tcW w:w="1779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40</w:t>
            </w:r>
          </w:p>
        </w:tc>
        <w:tc>
          <w:tcPr>
            <w:tcW w:w="2049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Посещение и</w:t>
            </w:r>
          </w:p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>конспекты п/з,</w:t>
            </w:r>
          </w:p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>работа на п/з</w:t>
            </w:r>
          </w:p>
        </w:tc>
        <w:tc>
          <w:tcPr>
            <w:tcW w:w="1986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16</w:t>
            </w:r>
          </w:p>
        </w:tc>
      </w:tr>
      <w:tr w:rsidR="00364657" w:rsidTr="000B516A">
        <w:tc>
          <w:tcPr>
            <w:tcW w:w="656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>1.3.</w:t>
            </w:r>
          </w:p>
        </w:tc>
        <w:tc>
          <w:tcPr>
            <w:tcW w:w="3060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Самостоятельная  работа</w:t>
            </w:r>
          </w:p>
        </w:tc>
        <w:tc>
          <w:tcPr>
            <w:tcW w:w="1779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40</w:t>
            </w:r>
          </w:p>
        </w:tc>
        <w:tc>
          <w:tcPr>
            <w:tcW w:w="2049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Задания 1-3 в программе по СРС         </w:t>
            </w:r>
          </w:p>
        </w:tc>
        <w:tc>
          <w:tcPr>
            <w:tcW w:w="1986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16   </w:t>
            </w:r>
          </w:p>
        </w:tc>
      </w:tr>
      <w:tr w:rsidR="00364657" w:rsidTr="000B516A">
        <w:tc>
          <w:tcPr>
            <w:tcW w:w="656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</w:tcPr>
          <w:p w:rsidR="00364657" w:rsidRDefault="00364657" w:rsidP="000B516A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Итого по КТ</w:t>
            </w:r>
          </w:p>
        </w:tc>
        <w:tc>
          <w:tcPr>
            <w:tcW w:w="1779" w:type="dxa"/>
          </w:tcPr>
          <w:p w:rsidR="00364657" w:rsidRDefault="00364657" w:rsidP="000B516A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100</w:t>
            </w:r>
          </w:p>
        </w:tc>
        <w:tc>
          <w:tcPr>
            <w:tcW w:w="2049" w:type="dxa"/>
          </w:tcPr>
          <w:p w:rsidR="00364657" w:rsidRDefault="00364657" w:rsidP="000B516A">
            <w:pPr>
              <w:jc w:val="both"/>
              <w:rPr>
                <w:i/>
                <w:sz w:val="28"/>
              </w:rPr>
            </w:pPr>
          </w:p>
        </w:tc>
        <w:tc>
          <w:tcPr>
            <w:tcW w:w="1986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          </w:t>
            </w:r>
            <w:r>
              <w:rPr>
                <w:sz w:val="28"/>
              </w:rPr>
              <w:t>40</w:t>
            </w:r>
          </w:p>
        </w:tc>
      </w:tr>
      <w:tr w:rsidR="00364657" w:rsidTr="000B516A">
        <w:tc>
          <w:tcPr>
            <w:tcW w:w="656" w:type="dxa"/>
          </w:tcPr>
          <w:p w:rsidR="00364657" w:rsidRDefault="00364657" w:rsidP="000B516A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2.</w:t>
            </w:r>
          </w:p>
        </w:tc>
        <w:tc>
          <w:tcPr>
            <w:tcW w:w="8874" w:type="dxa"/>
            <w:gridSpan w:val="4"/>
          </w:tcPr>
          <w:p w:rsidR="00364657" w:rsidRDefault="00364657" w:rsidP="000B516A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Контрольная точка № 2  </w:t>
            </w:r>
          </w:p>
          <w:p w:rsidR="00364657" w:rsidRDefault="00364657" w:rsidP="000B516A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Дата контроля – 10  учебная неделя</w:t>
            </w:r>
          </w:p>
        </w:tc>
      </w:tr>
      <w:tr w:rsidR="00364657" w:rsidTr="000B516A">
        <w:tc>
          <w:tcPr>
            <w:tcW w:w="656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>2.1.</w:t>
            </w:r>
          </w:p>
        </w:tc>
        <w:tc>
          <w:tcPr>
            <w:tcW w:w="3060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>Лекции</w:t>
            </w:r>
          </w:p>
        </w:tc>
        <w:tc>
          <w:tcPr>
            <w:tcW w:w="1779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20  </w:t>
            </w:r>
          </w:p>
        </w:tc>
        <w:tc>
          <w:tcPr>
            <w:tcW w:w="2049" w:type="dxa"/>
          </w:tcPr>
          <w:p w:rsidR="00364657" w:rsidRDefault="00364657" w:rsidP="000B516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Посещение, проработка</w:t>
            </w:r>
          </w:p>
        </w:tc>
        <w:tc>
          <w:tcPr>
            <w:tcW w:w="1986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8</w:t>
            </w:r>
          </w:p>
        </w:tc>
      </w:tr>
      <w:tr w:rsidR="00364657" w:rsidTr="000B516A">
        <w:tc>
          <w:tcPr>
            <w:tcW w:w="656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>2.2.</w:t>
            </w:r>
          </w:p>
        </w:tc>
        <w:tc>
          <w:tcPr>
            <w:tcW w:w="3060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Практические занятия</w:t>
            </w:r>
          </w:p>
        </w:tc>
        <w:tc>
          <w:tcPr>
            <w:tcW w:w="1779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40</w:t>
            </w:r>
          </w:p>
        </w:tc>
        <w:tc>
          <w:tcPr>
            <w:tcW w:w="2049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Посещение и</w:t>
            </w:r>
          </w:p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>конспекты п/з,</w:t>
            </w:r>
          </w:p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>работа на п/з</w:t>
            </w:r>
          </w:p>
        </w:tc>
        <w:tc>
          <w:tcPr>
            <w:tcW w:w="1986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16</w:t>
            </w:r>
          </w:p>
          <w:p w:rsidR="00364657" w:rsidRDefault="00364657" w:rsidP="000B516A">
            <w:pPr>
              <w:jc w:val="center"/>
              <w:rPr>
                <w:sz w:val="28"/>
              </w:rPr>
            </w:pPr>
          </w:p>
          <w:p w:rsidR="00364657" w:rsidRDefault="00364657" w:rsidP="000B516A">
            <w:pPr>
              <w:jc w:val="center"/>
              <w:rPr>
                <w:sz w:val="28"/>
              </w:rPr>
            </w:pPr>
          </w:p>
        </w:tc>
      </w:tr>
      <w:tr w:rsidR="00364657" w:rsidTr="000B516A">
        <w:tc>
          <w:tcPr>
            <w:tcW w:w="656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>2.3.</w:t>
            </w:r>
          </w:p>
          <w:p w:rsidR="00364657" w:rsidRDefault="00364657" w:rsidP="000B516A">
            <w:pPr>
              <w:jc w:val="both"/>
              <w:rPr>
                <w:sz w:val="28"/>
              </w:rPr>
            </w:pPr>
          </w:p>
          <w:p w:rsidR="00364657" w:rsidRDefault="00364657" w:rsidP="000B516A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Самостоятельная  работа</w:t>
            </w:r>
          </w:p>
          <w:p w:rsidR="00364657" w:rsidRDefault="00364657" w:rsidP="000B516A">
            <w:pPr>
              <w:jc w:val="both"/>
              <w:rPr>
                <w:sz w:val="28"/>
              </w:rPr>
            </w:pPr>
          </w:p>
        </w:tc>
        <w:tc>
          <w:tcPr>
            <w:tcW w:w="1779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40</w:t>
            </w:r>
          </w:p>
          <w:p w:rsidR="00364657" w:rsidRDefault="00364657" w:rsidP="000B516A">
            <w:pPr>
              <w:jc w:val="both"/>
              <w:rPr>
                <w:sz w:val="28"/>
              </w:rPr>
            </w:pPr>
          </w:p>
          <w:p w:rsidR="00364657" w:rsidRDefault="00364657" w:rsidP="000B516A">
            <w:pPr>
              <w:jc w:val="both"/>
              <w:rPr>
                <w:sz w:val="28"/>
              </w:rPr>
            </w:pPr>
          </w:p>
        </w:tc>
        <w:tc>
          <w:tcPr>
            <w:tcW w:w="2049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Задания 4-6 в программе по СРС         </w:t>
            </w:r>
          </w:p>
        </w:tc>
        <w:tc>
          <w:tcPr>
            <w:tcW w:w="1986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16</w:t>
            </w:r>
          </w:p>
          <w:p w:rsidR="00364657" w:rsidRDefault="00364657" w:rsidP="000B516A">
            <w:pPr>
              <w:jc w:val="both"/>
              <w:rPr>
                <w:sz w:val="28"/>
              </w:rPr>
            </w:pPr>
          </w:p>
          <w:p w:rsidR="00364657" w:rsidRDefault="00364657" w:rsidP="000B516A">
            <w:pPr>
              <w:jc w:val="both"/>
              <w:rPr>
                <w:sz w:val="28"/>
              </w:rPr>
            </w:pPr>
          </w:p>
        </w:tc>
      </w:tr>
      <w:tr w:rsidR="00364657" w:rsidTr="000B516A">
        <w:tc>
          <w:tcPr>
            <w:tcW w:w="656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</w:tcPr>
          <w:p w:rsidR="00364657" w:rsidRDefault="00364657" w:rsidP="000B516A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Итого по КТ</w:t>
            </w:r>
          </w:p>
        </w:tc>
        <w:tc>
          <w:tcPr>
            <w:tcW w:w="1779" w:type="dxa"/>
          </w:tcPr>
          <w:p w:rsidR="00364657" w:rsidRDefault="00364657" w:rsidP="000B516A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100</w:t>
            </w:r>
          </w:p>
        </w:tc>
        <w:tc>
          <w:tcPr>
            <w:tcW w:w="2049" w:type="dxa"/>
          </w:tcPr>
          <w:p w:rsidR="00364657" w:rsidRDefault="00364657" w:rsidP="000B516A">
            <w:pPr>
              <w:jc w:val="both"/>
              <w:rPr>
                <w:i/>
                <w:sz w:val="28"/>
              </w:rPr>
            </w:pPr>
          </w:p>
        </w:tc>
        <w:tc>
          <w:tcPr>
            <w:tcW w:w="1986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         </w:t>
            </w:r>
            <w:r>
              <w:rPr>
                <w:sz w:val="28"/>
              </w:rPr>
              <w:t>40</w:t>
            </w:r>
          </w:p>
        </w:tc>
      </w:tr>
      <w:tr w:rsidR="00364657" w:rsidTr="000B516A">
        <w:tc>
          <w:tcPr>
            <w:tcW w:w="656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  <w:lang w:val="en-US"/>
              </w:rPr>
              <w:t>n</w:t>
            </w:r>
            <w:r>
              <w:rPr>
                <w:sz w:val="28"/>
              </w:rPr>
              <w:t>.1.</w:t>
            </w:r>
          </w:p>
        </w:tc>
        <w:tc>
          <w:tcPr>
            <w:tcW w:w="3060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Промежуточный контроль</w:t>
            </w:r>
          </w:p>
        </w:tc>
        <w:tc>
          <w:tcPr>
            <w:tcW w:w="1779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100</w:t>
            </w:r>
          </w:p>
        </w:tc>
        <w:tc>
          <w:tcPr>
            <w:tcW w:w="2049" w:type="dxa"/>
          </w:tcPr>
          <w:p w:rsidR="00364657" w:rsidRDefault="00364657" w:rsidP="000B516A">
            <w:pPr>
              <w:rPr>
                <w:sz w:val="28"/>
              </w:rPr>
            </w:pPr>
            <w:r>
              <w:rPr>
                <w:sz w:val="28"/>
              </w:rPr>
              <w:t>Мини-зачет</w:t>
            </w:r>
          </w:p>
        </w:tc>
        <w:tc>
          <w:tcPr>
            <w:tcW w:w="1986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20</w:t>
            </w:r>
          </w:p>
        </w:tc>
      </w:tr>
      <w:tr w:rsidR="00364657" w:rsidTr="000B516A">
        <w:tc>
          <w:tcPr>
            <w:tcW w:w="656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</w:tcPr>
          <w:p w:rsidR="00364657" w:rsidRDefault="00364657" w:rsidP="000B516A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Итого по КТ</w:t>
            </w:r>
          </w:p>
        </w:tc>
        <w:tc>
          <w:tcPr>
            <w:tcW w:w="1779" w:type="dxa"/>
          </w:tcPr>
          <w:p w:rsidR="00364657" w:rsidRDefault="00364657" w:rsidP="000B516A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100</w:t>
            </w:r>
          </w:p>
        </w:tc>
        <w:tc>
          <w:tcPr>
            <w:tcW w:w="2049" w:type="dxa"/>
          </w:tcPr>
          <w:p w:rsidR="00364657" w:rsidRDefault="00364657" w:rsidP="000B516A">
            <w:pPr>
              <w:jc w:val="both"/>
              <w:rPr>
                <w:i/>
                <w:sz w:val="28"/>
              </w:rPr>
            </w:pPr>
          </w:p>
        </w:tc>
        <w:tc>
          <w:tcPr>
            <w:tcW w:w="1986" w:type="dxa"/>
          </w:tcPr>
          <w:p w:rsidR="00364657" w:rsidRDefault="00364657" w:rsidP="000B516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364657" w:rsidTr="000B516A">
        <w:tc>
          <w:tcPr>
            <w:tcW w:w="656" w:type="dxa"/>
          </w:tcPr>
          <w:p w:rsidR="00364657" w:rsidRDefault="00364657" w:rsidP="000B516A">
            <w:pPr>
              <w:jc w:val="both"/>
              <w:rPr>
                <w:sz w:val="28"/>
              </w:rPr>
            </w:pPr>
          </w:p>
        </w:tc>
        <w:tc>
          <w:tcPr>
            <w:tcW w:w="6888" w:type="dxa"/>
            <w:gridSpan w:val="3"/>
          </w:tcPr>
          <w:p w:rsidR="00364657" w:rsidRDefault="00364657" w:rsidP="000B516A">
            <w:pPr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>Итого по дисциплине</w:t>
            </w:r>
          </w:p>
        </w:tc>
        <w:tc>
          <w:tcPr>
            <w:tcW w:w="1986" w:type="dxa"/>
          </w:tcPr>
          <w:p w:rsidR="00364657" w:rsidRDefault="00364657" w:rsidP="000B516A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          100</w:t>
            </w:r>
          </w:p>
        </w:tc>
      </w:tr>
    </w:tbl>
    <w:p w:rsidR="00364657" w:rsidRDefault="00364657" w:rsidP="00F46D55">
      <w:pPr>
        <w:ind w:firstLine="720"/>
        <w:jc w:val="both"/>
        <w:rPr>
          <w:sz w:val="28"/>
        </w:rPr>
      </w:pPr>
    </w:p>
    <w:p w:rsidR="00364657" w:rsidRDefault="00364657" w:rsidP="00F46D55">
      <w:pPr>
        <w:ind w:firstLine="720"/>
        <w:jc w:val="both"/>
        <w:rPr>
          <w:b/>
          <w:sz w:val="28"/>
        </w:rPr>
      </w:pPr>
      <w:r>
        <w:rPr>
          <w:b/>
          <w:sz w:val="28"/>
        </w:rPr>
        <w:t>Критерии оценки:</w:t>
      </w:r>
    </w:p>
    <w:p w:rsidR="00364657" w:rsidRDefault="00364657" w:rsidP="00F46D55">
      <w:pPr>
        <w:ind w:firstLine="720"/>
        <w:jc w:val="both"/>
        <w:rPr>
          <w:sz w:val="28"/>
        </w:rPr>
      </w:pPr>
      <w:r>
        <w:rPr>
          <w:sz w:val="28"/>
        </w:rPr>
        <w:t>«Отлично» - от 91 до 100 баллов;</w:t>
      </w:r>
    </w:p>
    <w:p w:rsidR="00364657" w:rsidRDefault="00364657" w:rsidP="00F46D55">
      <w:pPr>
        <w:ind w:firstLine="720"/>
        <w:jc w:val="both"/>
        <w:rPr>
          <w:sz w:val="28"/>
        </w:rPr>
      </w:pPr>
      <w:r>
        <w:rPr>
          <w:sz w:val="28"/>
        </w:rPr>
        <w:t>«Хорошо» - от 71 до 90 баллов;</w:t>
      </w:r>
    </w:p>
    <w:p w:rsidR="00364657" w:rsidRDefault="00364657" w:rsidP="00F46D55">
      <w:pPr>
        <w:ind w:firstLine="720"/>
        <w:jc w:val="both"/>
        <w:rPr>
          <w:sz w:val="28"/>
        </w:rPr>
      </w:pPr>
      <w:r>
        <w:rPr>
          <w:sz w:val="28"/>
        </w:rPr>
        <w:t>«Удовлетворительно» - от 51 до 70 баллов;</w:t>
      </w:r>
    </w:p>
    <w:p w:rsidR="00364657" w:rsidRDefault="00364657" w:rsidP="00F46D55">
      <w:pPr>
        <w:ind w:firstLine="720"/>
        <w:jc w:val="both"/>
        <w:rPr>
          <w:sz w:val="28"/>
        </w:rPr>
      </w:pPr>
      <w:r>
        <w:rPr>
          <w:sz w:val="28"/>
        </w:rPr>
        <w:t>«Неудовлетворительно» - от 0 до 50 баллов.</w:t>
      </w:r>
    </w:p>
    <w:p w:rsidR="00364657" w:rsidRDefault="00364657" w:rsidP="00F46D55">
      <w:pPr>
        <w:ind w:firstLine="720"/>
        <w:jc w:val="both"/>
        <w:rPr>
          <w:sz w:val="28"/>
        </w:rPr>
      </w:pPr>
    </w:p>
    <w:p w:rsidR="00364657" w:rsidRDefault="00364657" w:rsidP="00F46D55">
      <w:pPr>
        <w:ind w:firstLine="720"/>
        <w:jc w:val="both"/>
        <w:rPr>
          <w:sz w:val="28"/>
        </w:rPr>
      </w:pPr>
    </w:p>
    <w:p w:rsidR="00364657" w:rsidRDefault="00364657" w:rsidP="00F46D55">
      <w:pPr>
        <w:ind w:firstLine="720"/>
        <w:jc w:val="both"/>
        <w:rPr>
          <w:sz w:val="28"/>
        </w:rPr>
      </w:pPr>
      <w:r>
        <w:rPr>
          <w:sz w:val="28"/>
        </w:rPr>
        <w:t>Преподаватель Аминов Тахир Мажитович</w:t>
      </w:r>
    </w:p>
    <w:p w:rsidR="00364657" w:rsidRDefault="00364657" w:rsidP="00F46D55">
      <w:pPr>
        <w:ind w:firstLine="720"/>
        <w:jc w:val="both"/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                                           </w:t>
      </w:r>
    </w:p>
    <w:p w:rsidR="00364657" w:rsidRDefault="00364657" w:rsidP="00F46D55"/>
    <w:p w:rsidR="00364657" w:rsidRDefault="00364657"/>
    <w:sectPr w:rsidR="00364657" w:rsidSect="00AB4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6D55"/>
    <w:rsid w:val="000003D9"/>
    <w:rsid w:val="00000541"/>
    <w:rsid w:val="0000057B"/>
    <w:rsid w:val="00000664"/>
    <w:rsid w:val="000009CA"/>
    <w:rsid w:val="00001505"/>
    <w:rsid w:val="00001539"/>
    <w:rsid w:val="0000153F"/>
    <w:rsid w:val="000019B4"/>
    <w:rsid w:val="00001A50"/>
    <w:rsid w:val="00001C34"/>
    <w:rsid w:val="00001E75"/>
    <w:rsid w:val="0000230B"/>
    <w:rsid w:val="0000261B"/>
    <w:rsid w:val="00002664"/>
    <w:rsid w:val="00002B13"/>
    <w:rsid w:val="00002D0C"/>
    <w:rsid w:val="00002EF1"/>
    <w:rsid w:val="0000319F"/>
    <w:rsid w:val="00003631"/>
    <w:rsid w:val="0000378F"/>
    <w:rsid w:val="0000382E"/>
    <w:rsid w:val="00003CBD"/>
    <w:rsid w:val="000041E9"/>
    <w:rsid w:val="00004C9F"/>
    <w:rsid w:val="00004EE1"/>
    <w:rsid w:val="0000562B"/>
    <w:rsid w:val="00005A3E"/>
    <w:rsid w:val="000061D5"/>
    <w:rsid w:val="0000649E"/>
    <w:rsid w:val="00006A7D"/>
    <w:rsid w:val="000074B1"/>
    <w:rsid w:val="00007606"/>
    <w:rsid w:val="00007D20"/>
    <w:rsid w:val="00010161"/>
    <w:rsid w:val="000103CE"/>
    <w:rsid w:val="0001054E"/>
    <w:rsid w:val="000106A8"/>
    <w:rsid w:val="000109A4"/>
    <w:rsid w:val="0001149D"/>
    <w:rsid w:val="00011FB7"/>
    <w:rsid w:val="000124E4"/>
    <w:rsid w:val="000125B0"/>
    <w:rsid w:val="00012675"/>
    <w:rsid w:val="00012957"/>
    <w:rsid w:val="00012B45"/>
    <w:rsid w:val="00012E90"/>
    <w:rsid w:val="0001335C"/>
    <w:rsid w:val="00013393"/>
    <w:rsid w:val="00013C32"/>
    <w:rsid w:val="00013FCF"/>
    <w:rsid w:val="000143A5"/>
    <w:rsid w:val="00014583"/>
    <w:rsid w:val="000149EB"/>
    <w:rsid w:val="00014AEC"/>
    <w:rsid w:val="00014B53"/>
    <w:rsid w:val="00015415"/>
    <w:rsid w:val="00015D64"/>
    <w:rsid w:val="00015DB1"/>
    <w:rsid w:val="00015FA4"/>
    <w:rsid w:val="00016719"/>
    <w:rsid w:val="00017043"/>
    <w:rsid w:val="00017230"/>
    <w:rsid w:val="00017339"/>
    <w:rsid w:val="00017790"/>
    <w:rsid w:val="000177F4"/>
    <w:rsid w:val="000200DC"/>
    <w:rsid w:val="00020683"/>
    <w:rsid w:val="00020688"/>
    <w:rsid w:val="0002074A"/>
    <w:rsid w:val="00020801"/>
    <w:rsid w:val="0002094A"/>
    <w:rsid w:val="000209C4"/>
    <w:rsid w:val="00020C42"/>
    <w:rsid w:val="00020E98"/>
    <w:rsid w:val="000211AA"/>
    <w:rsid w:val="00021427"/>
    <w:rsid w:val="000218EA"/>
    <w:rsid w:val="00021926"/>
    <w:rsid w:val="00021C39"/>
    <w:rsid w:val="00021D42"/>
    <w:rsid w:val="00023808"/>
    <w:rsid w:val="00023AB9"/>
    <w:rsid w:val="00023D80"/>
    <w:rsid w:val="00023E5D"/>
    <w:rsid w:val="00023F96"/>
    <w:rsid w:val="0002408F"/>
    <w:rsid w:val="0002411C"/>
    <w:rsid w:val="00024165"/>
    <w:rsid w:val="0002433E"/>
    <w:rsid w:val="0002494D"/>
    <w:rsid w:val="00024D99"/>
    <w:rsid w:val="00024FC8"/>
    <w:rsid w:val="00025087"/>
    <w:rsid w:val="00025151"/>
    <w:rsid w:val="0002533D"/>
    <w:rsid w:val="00025377"/>
    <w:rsid w:val="000253D7"/>
    <w:rsid w:val="00025488"/>
    <w:rsid w:val="000256A5"/>
    <w:rsid w:val="0002596C"/>
    <w:rsid w:val="00025D41"/>
    <w:rsid w:val="00025D8E"/>
    <w:rsid w:val="00026155"/>
    <w:rsid w:val="00026742"/>
    <w:rsid w:val="00026D06"/>
    <w:rsid w:val="00026F27"/>
    <w:rsid w:val="00026F56"/>
    <w:rsid w:val="00027513"/>
    <w:rsid w:val="0002769F"/>
    <w:rsid w:val="0002777C"/>
    <w:rsid w:val="00027985"/>
    <w:rsid w:val="00027AD8"/>
    <w:rsid w:val="00027C2A"/>
    <w:rsid w:val="0003005F"/>
    <w:rsid w:val="000300BB"/>
    <w:rsid w:val="000301C8"/>
    <w:rsid w:val="000302FF"/>
    <w:rsid w:val="00030604"/>
    <w:rsid w:val="00030662"/>
    <w:rsid w:val="00030D06"/>
    <w:rsid w:val="00030ECF"/>
    <w:rsid w:val="00031265"/>
    <w:rsid w:val="0003132C"/>
    <w:rsid w:val="000313DA"/>
    <w:rsid w:val="00031440"/>
    <w:rsid w:val="00031675"/>
    <w:rsid w:val="00031772"/>
    <w:rsid w:val="0003177A"/>
    <w:rsid w:val="00031943"/>
    <w:rsid w:val="00031967"/>
    <w:rsid w:val="00031A73"/>
    <w:rsid w:val="00031C0B"/>
    <w:rsid w:val="000320B0"/>
    <w:rsid w:val="000327A0"/>
    <w:rsid w:val="00032F19"/>
    <w:rsid w:val="000330F3"/>
    <w:rsid w:val="000337F5"/>
    <w:rsid w:val="00033890"/>
    <w:rsid w:val="00033993"/>
    <w:rsid w:val="00033AE9"/>
    <w:rsid w:val="00035237"/>
    <w:rsid w:val="0003529A"/>
    <w:rsid w:val="000353F6"/>
    <w:rsid w:val="00035633"/>
    <w:rsid w:val="0003568B"/>
    <w:rsid w:val="00035692"/>
    <w:rsid w:val="00035A08"/>
    <w:rsid w:val="000361B8"/>
    <w:rsid w:val="00036237"/>
    <w:rsid w:val="000362F8"/>
    <w:rsid w:val="00036B5B"/>
    <w:rsid w:val="00036C80"/>
    <w:rsid w:val="00037242"/>
    <w:rsid w:val="000372F6"/>
    <w:rsid w:val="00037693"/>
    <w:rsid w:val="00037B6B"/>
    <w:rsid w:val="00037B77"/>
    <w:rsid w:val="0004026E"/>
    <w:rsid w:val="00040345"/>
    <w:rsid w:val="0004055F"/>
    <w:rsid w:val="000406C8"/>
    <w:rsid w:val="00040991"/>
    <w:rsid w:val="00040A54"/>
    <w:rsid w:val="00040B96"/>
    <w:rsid w:val="00040DC8"/>
    <w:rsid w:val="0004157D"/>
    <w:rsid w:val="0004171B"/>
    <w:rsid w:val="00042729"/>
    <w:rsid w:val="0004296C"/>
    <w:rsid w:val="00042BC5"/>
    <w:rsid w:val="00042D9D"/>
    <w:rsid w:val="00042E4A"/>
    <w:rsid w:val="00042FD6"/>
    <w:rsid w:val="00043014"/>
    <w:rsid w:val="00043480"/>
    <w:rsid w:val="000434E9"/>
    <w:rsid w:val="00043EA7"/>
    <w:rsid w:val="00043F52"/>
    <w:rsid w:val="0004400A"/>
    <w:rsid w:val="00044282"/>
    <w:rsid w:val="00044894"/>
    <w:rsid w:val="000448EF"/>
    <w:rsid w:val="00044A78"/>
    <w:rsid w:val="00044F03"/>
    <w:rsid w:val="00044F98"/>
    <w:rsid w:val="000458D6"/>
    <w:rsid w:val="00045A6A"/>
    <w:rsid w:val="000461CF"/>
    <w:rsid w:val="0004745C"/>
    <w:rsid w:val="000478C4"/>
    <w:rsid w:val="00047D35"/>
    <w:rsid w:val="00047EC2"/>
    <w:rsid w:val="00047F86"/>
    <w:rsid w:val="00050AF1"/>
    <w:rsid w:val="00050AF9"/>
    <w:rsid w:val="00050C13"/>
    <w:rsid w:val="00050D3C"/>
    <w:rsid w:val="0005144D"/>
    <w:rsid w:val="00051BC7"/>
    <w:rsid w:val="00051FAA"/>
    <w:rsid w:val="00052222"/>
    <w:rsid w:val="00052DEE"/>
    <w:rsid w:val="00052E3D"/>
    <w:rsid w:val="00052F3C"/>
    <w:rsid w:val="0005335D"/>
    <w:rsid w:val="000533BF"/>
    <w:rsid w:val="00053747"/>
    <w:rsid w:val="00053789"/>
    <w:rsid w:val="00053793"/>
    <w:rsid w:val="00053810"/>
    <w:rsid w:val="0005390D"/>
    <w:rsid w:val="00053968"/>
    <w:rsid w:val="00053C3C"/>
    <w:rsid w:val="00054287"/>
    <w:rsid w:val="00054D72"/>
    <w:rsid w:val="00055213"/>
    <w:rsid w:val="000553FB"/>
    <w:rsid w:val="00055B9D"/>
    <w:rsid w:val="00055DE3"/>
    <w:rsid w:val="00056026"/>
    <w:rsid w:val="000568B4"/>
    <w:rsid w:val="00056E2B"/>
    <w:rsid w:val="000570F8"/>
    <w:rsid w:val="000573B7"/>
    <w:rsid w:val="00057AB7"/>
    <w:rsid w:val="00057F4E"/>
    <w:rsid w:val="000605C7"/>
    <w:rsid w:val="0006107B"/>
    <w:rsid w:val="00061176"/>
    <w:rsid w:val="00061442"/>
    <w:rsid w:val="0006152C"/>
    <w:rsid w:val="000618BD"/>
    <w:rsid w:val="00061D09"/>
    <w:rsid w:val="00061FCB"/>
    <w:rsid w:val="000624BF"/>
    <w:rsid w:val="0006282A"/>
    <w:rsid w:val="00062B4C"/>
    <w:rsid w:val="0006390D"/>
    <w:rsid w:val="0006390E"/>
    <w:rsid w:val="00063D53"/>
    <w:rsid w:val="0006404C"/>
    <w:rsid w:val="00064283"/>
    <w:rsid w:val="00064571"/>
    <w:rsid w:val="00064A4C"/>
    <w:rsid w:val="00065048"/>
    <w:rsid w:val="00065109"/>
    <w:rsid w:val="00065176"/>
    <w:rsid w:val="00065502"/>
    <w:rsid w:val="00065A96"/>
    <w:rsid w:val="00066512"/>
    <w:rsid w:val="00066782"/>
    <w:rsid w:val="000667DF"/>
    <w:rsid w:val="00066ABE"/>
    <w:rsid w:val="00066F85"/>
    <w:rsid w:val="0006705A"/>
    <w:rsid w:val="000670D1"/>
    <w:rsid w:val="000672F0"/>
    <w:rsid w:val="000676D3"/>
    <w:rsid w:val="00067BC6"/>
    <w:rsid w:val="00070828"/>
    <w:rsid w:val="00070B0F"/>
    <w:rsid w:val="00070B29"/>
    <w:rsid w:val="00070F2B"/>
    <w:rsid w:val="000710DC"/>
    <w:rsid w:val="00071295"/>
    <w:rsid w:val="0007139B"/>
    <w:rsid w:val="00071A16"/>
    <w:rsid w:val="0007255D"/>
    <w:rsid w:val="00072883"/>
    <w:rsid w:val="00072896"/>
    <w:rsid w:val="00072B0C"/>
    <w:rsid w:val="00072EC5"/>
    <w:rsid w:val="00072F33"/>
    <w:rsid w:val="00072FD8"/>
    <w:rsid w:val="0007300A"/>
    <w:rsid w:val="00073801"/>
    <w:rsid w:val="000738A9"/>
    <w:rsid w:val="0007391A"/>
    <w:rsid w:val="00073D45"/>
    <w:rsid w:val="00073D6A"/>
    <w:rsid w:val="00073EC6"/>
    <w:rsid w:val="0007411D"/>
    <w:rsid w:val="0007417C"/>
    <w:rsid w:val="000741A4"/>
    <w:rsid w:val="0007448D"/>
    <w:rsid w:val="000744C3"/>
    <w:rsid w:val="00074E57"/>
    <w:rsid w:val="000752DF"/>
    <w:rsid w:val="000754B6"/>
    <w:rsid w:val="000757EB"/>
    <w:rsid w:val="00075B90"/>
    <w:rsid w:val="00075C1D"/>
    <w:rsid w:val="00075C82"/>
    <w:rsid w:val="00076162"/>
    <w:rsid w:val="0007650F"/>
    <w:rsid w:val="000768E9"/>
    <w:rsid w:val="00076975"/>
    <w:rsid w:val="00076B5F"/>
    <w:rsid w:val="00077149"/>
    <w:rsid w:val="0007731B"/>
    <w:rsid w:val="00077AAE"/>
    <w:rsid w:val="00077B6D"/>
    <w:rsid w:val="00077B75"/>
    <w:rsid w:val="00077C03"/>
    <w:rsid w:val="00077D2C"/>
    <w:rsid w:val="00077E3A"/>
    <w:rsid w:val="00080296"/>
    <w:rsid w:val="000802D3"/>
    <w:rsid w:val="00080373"/>
    <w:rsid w:val="00080668"/>
    <w:rsid w:val="0008083E"/>
    <w:rsid w:val="00080CEF"/>
    <w:rsid w:val="00081177"/>
    <w:rsid w:val="0008127C"/>
    <w:rsid w:val="0008183D"/>
    <w:rsid w:val="00081DFD"/>
    <w:rsid w:val="000821D6"/>
    <w:rsid w:val="00082388"/>
    <w:rsid w:val="00082454"/>
    <w:rsid w:val="00082BD3"/>
    <w:rsid w:val="00082D53"/>
    <w:rsid w:val="00082D7C"/>
    <w:rsid w:val="00082DCB"/>
    <w:rsid w:val="00082EA7"/>
    <w:rsid w:val="00082EE5"/>
    <w:rsid w:val="000835B8"/>
    <w:rsid w:val="00084865"/>
    <w:rsid w:val="00084A9B"/>
    <w:rsid w:val="00084BDB"/>
    <w:rsid w:val="00084D9D"/>
    <w:rsid w:val="00085239"/>
    <w:rsid w:val="00085542"/>
    <w:rsid w:val="000855BE"/>
    <w:rsid w:val="000855E6"/>
    <w:rsid w:val="00085F74"/>
    <w:rsid w:val="00086670"/>
    <w:rsid w:val="000869AF"/>
    <w:rsid w:val="00087026"/>
    <w:rsid w:val="000871A8"/>
    <w:rsid w:val="000873FB"/>
    <w:rsid w:val="0008772F"/>
    <w:rsid w:val="00087E3C"/>
    <w:rsid w:val="00090271"/>
    <w:rsid w:val="0009038F"/>
    <w:rsid w:val="00090700"/>
    <w:rsid w:val="00090807"/>
    <w:rsid w:val="00090826"/>
    <w:rsid w:val="00090AA5"/>
    <w:rsid w:val="00090AC9"/>
    <w:rsid w:val="00091067"/>
    <w:rsid w:val="0009117C"/>
    <w:rsid w:val="00091220"/>
    <w:rsid w:val="00091679"/>
    <w:rsid w:val="0009176B"/>
    <w:rsid w:val="0009176E"/>
    <w:rsid w:val="00091D56"/>
    <w:rsid w:val="00091E91"/>
    <w:rsid w:val="00092691"/>
    <w:rsid w:val="00092823"/>
    <w:rsid w:val="00092A3A"/>
    <w:rsid w:val="00092E6A"/>
    <w:rsid w:val="00093250"/>
    <w:rsid w:val="00093A1A"/>
    <w:rsid w:val="0009484D"/>
    <w:rsid w:val="00094986"/>
    <w:rsid w:val="000949CE"/>
    <w:rsid w:val="00094B0C"/>
    <w:rsid w:val="00094F4D"/>
    <w:rsid w:val="000953C0"/>
    <w:rsid w:val="000959F1"/>
    <w:rsid w:val="00095A4A"/>
    <w:rsid w:val="00095E20"/>
    <w:rsid w:val="0009603E"/>
    <w:rsid w:val="0009609E"/>
    <w:rsid w:val="000962F8"/>
    <w:rsid w:val="000965B9"/>
    <w:rsid w:val="000969AC"/>
    <w:rsid w:val="00096B08"/>
    <w:rsid w:val="00096C3A"/>
    <w:rsid w:val="00096C76"/>
    <w:rsid w:val="00096D27"/>
    <w:rsid w:val="00097129"/>
    <w:rsid w:val="000972E1"/>
    <w:rsid w:val="00097465"/>
    <w:rsid w:val="000975B1"/>
    <w:rsid w:val="00097854"/>
    <w:rsid w:val="000978C9"/>
    <w:rsid w:val="00097BC0"/>
    <w:rsid w:val="00097BC1"/>
    <w:rsid w:val="00097BE6"/>
    <w:rsid w:val="00097F4C"/>
    <w:rsid w:val="00097FED"/>
    <w:rsid w:val="000A01B5"/>
    <w:rsid w:val="000A04D1"/>
    <w:rsid w:val="000A0508"/>
    <w:rsid w:val="000A09A4"/>
    <w:rsid w:val="000A0C6B"/>
    <w:rsid w:val="000A0EFC"/>
    <w:rsid w:val="000A0F09"/>
    <w:rsid w:val="000A1084"/>
    <w:rsid w:val="000A1A77"/>
    <w:rsid w:val="000A1DCA"/>
    <w:rsid w:val="000A24BF"/>
    <w:rsid w:val="000A276D"/>
    <w:rsid w:val="000A27D4"/>
    <w:rsid w:val="000A2B47"/>
    <w:rsid w:val="000A2C70"/>
    <w:rsid w:val="000A3668"/>
    <w:rsid w:val="000A36F8"/>
    <w:rsid w:val="000A39BC"/>
    <w:rsid w:val="000A3B06"/>
    <w:rsid w:val="000A3ED1"/>
    <w:rsid w:val="000A4132"/>
    <w:rsid w:val="000A4622"/>
    <w:rsid w:val="000A4E38"/>
    <w:rsid w:val="000A51C6"/>
    <w:rsid w:val="000A5702"/>
    <w:rsid w:val="000A5808"/>
    <w:rsid w:val="000A58FA"/>
    <w:rsid w:val="000A6309"/>
    <w:rsid w:val="000A6563"/>
    <w:rsid w:val="000A72EA"/>
    <w:rsid w:val="000A73E6"/>
    <w:rsid w:val="000A7692"/>
    <w:rsid w:val="000A76BD"/>
    <w:rsid w:val="000A7AA5"/>
    <w:rsid w:val="000A7F81"/>
    <w:rsid w:val="000B056D"/>
    <w:rsid w:val="000B071D"/>
    <w:rsid w:val="000B0FF2"/>
    <w:rsid w:val="000B13BB"/>
    <w:rsid w:val="000B164F"/>
    <w:rsid w:val="000B19AA"/>
    <w:rsid w:val="000B2055"/>
    <w:rsid w:val="000B2170"/>
    <w:rsid w:val="000B2B01"/>
    <w:rsid w:val="000B2C9C"/>
    <w:rsid w:val="000B3326"/>
    <w:rsid w:val="000B3B2E"/>
    <w:rsid w:val="000B3CF7"/>
    <w:rsid w:val="000B420C"/>
    <w:rsid w:val="000B4337"/>
    <w:rsid w:val="000B47A9"/>
    <w:rsid w:val="000B49B4"/>
    <w:rsid w:val="000B4B8D"/>
    <w:rsid w:val="000B4D0F"/>
    <w:rsid w:val="000B4F18"/>
    <w:rsid w:val="000B4FCC"/>
    <w:rsid w:val="000B5014"/>
    <w:rsid w:val="000B516A"/>
    <w:rsid w:val="000B52AF"/>
    <w:rsid w:val="000B54EB"/>
    <w:rsid w:val="000B5626"/>
    <w:rsid w:val="000B567F"/>
    <w:rsid w:val="000B58BD"/>
    <w:rsid w:val="000B5B07"/>
    <w:rsid w:val="000B6390"/>
    <w:rsid w:val="000B63A2"/>
    <w:rsid w:val="000B6614"/>
    <w:rsid w:val="000B6915"/>
    <w:rsid w:val="000B7024"/>
    <w:rsid w:val="000B719E"/>
    <w:rsid w:val="000B7334"/>
    <w:rsid w:val="000B7502"/>
    <w:rsid w:val="000B7855"/>
    <w:rsid w:val="000B79EB"/>
    <w:rsid w:val="000B7A19"/>
    <w:rsid w:val="000B7A59"/>
    <w:rsid w:val="000B7BC4"/>
    <w:rsid w:val="000B7CC2"/>
    <w:rsid w:val="000C0298"/>
    <w:rsid w:val="000C065A"/>
    <w:rsid w:val="000C0BD7"/>
    <w:rsid w:val="000C0F65"/>
    <w:rsid w:val="000C11AD"/>
    <w:rsid w:val="000C13D3"/>
    <w:rsid w:val="000C184D"/>
    <w:rsid w:val="000C1AAD"/>
    <w:rsid w:val="000C2659"/>
    <w:rsid w:val="000C2A7E"/>
    <w:rsid w:val="000C2BC4"/>
    <w:rsid w:val="000C2E50"/>
    <w:rsid w:val="000C3341"/>
    <w:rsid w:val="000C337E"/>
    <w:rsid w:val="000C3678"/>
    <w:rsid w:val="000C39B5"/>
    <w:rsid w:val="000C3FC4"/>
    <w:rsid w:val="000C3FFA"/>
    <w:rsid w:val="000C44DC"/>
    <w:rsid w:val="000C4D9D"/>
    <w:rsid w:val="000C4DA5"/>
    <w:rsid w:val="000C51C9"/>
    <w:rsid w:val="000C5803"/>
    <w:rsid w:val="000C6122"/>
    <w:rsid w:val="000C631A"/>
    <w:rsid w:val="000C671B"/>
    <w:rsid w:val="000C7136"/>
    <w:rsid w:val="000D0210"/>
    <w:rsid w:val="000D0AAD"/>
    <w:rsid w:val="000D0CDE"/>
    <w:rsid w:val="000D0DAE"/>
    <w:rsid w:val="000D11E9"/>
    <w:rsid w:val="000D1201"/>
    <w:rsid w:val="000D170D"/>
    <w:rsid w:val="000D196F"/>
    <w:rsid w:val="000D236E"/>
    <w:rsid w:val="000D2BE6"/>
    <w:rsid w:val="000D2E67"/>
    <w:rsid w:val="000D3346"/>
    <w:rsid w:val="000D37F1"/>
    <w:rsid w:val="000D3E20"/>
    <w:rsid w:val="000D3EB9"/>
    <w:rsid w:val="000D41DC"/>
    <w:rsid w:val="000D4428"/>
    <w:rsid w:val="000D44EE"/>
    <w:rsid w:val="000D46A0"/>
    <w:rsid w:val="000D48D2"/>
    <w:rsid w:val="000D4CE9"/>
    <w:rsid w:val="000D5011"/>
    <w:rsid w:val="000D5169"/>
    <w:rsid w:val="000D5382"/>
    <w:rsid w:val="000D5577"/>
    <w:rsid w:val="000D5588"/>
    <w:rsid w:val="000D5B69"/>
    <w:rsid w:val="000D5B8D"/>
    <w:rsid w:val="000D5FD3"/>
    <w:rsid w:val="000D6201"/>
    <w:rsid w:val="000D670E"/>
    <w:rsid w:val="000D69CB"/>
    <w:rsid w:val="000D6AC7"/>
    <w:rsid w:val="000D6B34"/>
    <w:rsid w:val="000D6C47"/>
    <w:rsid w:val="000D6D28"/>
    <w:rsid w:val="000D6FF6"/>
    <w:rsid w:val="000D7011"/>
    <w:rsid w:val="000D70C3"/>
    <w:rsid w:val="000D77D8"/>
    <w:rsid w:val="000D7B82"/>
    <w:rsid w:val="000D7D7F"/>
    <w:rsid w:val="000E0184"/>
    <w:rsid w:val="000E026A"/>
    <w:rsid w:val="000E02D4"/>
    <w:rsid w:val="000E0348"/>
    <w:rsid w:val="000E0779"/>
    <w:rsid w:val="000E0974"/>
    <w:rsid w:val="000E0B22"/>
    <w:rsid w:val="000E0E61"/>
    <w:rsid w:val="000E0EB0"/>
    <w:rsid w:val="000E0F92"/>
    <w:rsid w:val="000E156A"/>
    <w:rsid w:val="000E19A1"/>
    <w:rsid w:val="000E1AAF"/>
    <w:rsid w:val="000E1D1D"/>
    <w:rsid w:val="000E1F08"/>
    <w:rsid w:val="000E1FF2"/>
    <w:rsid w:val="000E21AD"/>
    <w:rsid w:val="000E2A0E"/>
    <w:rsid w:val="000E2A5E"/>
    <w:rsid w:val="000E2E63"/>
    <w:rsid w:val="000E30FE"/>
    <w:rsid w:val="000E3178"/>
    <w:rsid w:val="000E32D3"/>
    <w:rsid w:val="000E33EB"/>
    <w:rsid w:val="000E36C8"/>
    <w:rsid w:val="000E3777"/>
    <w:rsid w:val="000E3970"/>
    <w:rsid w:val="000E3C76"/>
    <w:rsid w:val="000E3CA7"/>
    <w:rsid w:val="000E3D83"/>
    <w:rsid w:val="000E3EC2"/>
    <w:rsid w:val="000E42CE"/>
    <w:rsid w:val="000E48EA"/>
    <w:rsid w:val="000E4C47"/>
    <w:rsid w:val="000E514A"/>
    <w:rsid w:val="000E5486"/>
    <w:rsid w:val="000E551E"/>
    <w:rsid w:val="000E5C39"/>
    <w:rsid w:val="000E5CAC"/>
    <w:rsid w:val="000E64A9"/>
    <w:rsid w:val="000E66AB"/>
    <w:rsid w:val="000E6734"/>
    <w:rsid w:val="000E6784"/>
    <w:rsid w:val="000E6863"/>
    <w:rsid w:val="000E690D"/>
    <w:rsid w:val="000E6FE3"/>
    <w:rsid w:val="000E73E5"/>
    <w:rsid w:val="000E7450"/>
    <w:rsid w:val="000E789D"/>
    <w:rsid w:val="000E7A49"/>
    <w:rsid w:val="000E7A8F"/>
    <w:rsid w:val="000E7EBD"/>
    <w:rsid w:val="000F02F8"/>
    <w:rsid w:val="000F0865"/>
    <w:rsid w:val="000F11A2"/>
    <w:rsid w:val="000F1287"/>
    <w:rsid w:val="000F1344"/>
    <w:rsid w:val="000F1CAE"/>
    <w:rsid w:val="000F1E8F"/>
    <w:rsid w:val="000F1EB5"/>
    <w:rsid w:val="000F2173"/>
    <w:rsid w:val="000F2482"/>
    <w:rsid w:val="000F26AB"/>
    <w:rsid w:val="000F2974"/>
    <w:rsid w:val="000F2A93"/>
    <w:rsid w:val="000F2C95"/>
    <w:rsid w:val="000F2E1B"/>
    <w:rsid w:val="000F3720"/>
    <w:rsid w:val="000F4103"/>
    <w:rsid w:val="000F4278"/>
    <w:rsid w:val="000F43F4"/>
    <w:rsid w:val="000F4666"/>
    <w:rsid w:val="000F467D"/>
    <w:rsid w:val="000F47AC"/>
    <w:rsid w:val="000F4A50"/>
    <w:rsid w:val="000F4BD4"/>
    <w:rsid w:val="000F4E0A"/>
    <w:rsid w:val="000F5153"/>
    <w:rsid w:val="000F5160"/>
    <w:rsid w:val="000F5329"/>
    <w:rsid w:val="000F561A"/>
    <w:rsid w:val="000F594E"/>
    <w:rsid w:val="000F5C02"/>
    <w:rsid w:val="000F5CA9"/>
    <w:rsid w:val="000F60CF"/>
    <w:rsid w:val="000F62EB"/>
    <w:rsid w:val="000F6357"/>
    <w:rsid w:val="000F67D7"/>
    <w:rsid w:val="000F67DB"/>
    <w:rsid w:val="000F68C1"/>
    <w:rsid w:val="000F6D82"/>
    <w:rsid w:val="000F6FB5"/>
    <w:rsid w:val="000F7113"/>
    <w:rsid w:val="000F725F"/>
    <w:rsid w:val="000F750C"/>
    <w:rsid w:val="000F751F"/>
    <w:rsid w:val="000F76EA"/>
    <w:rsid w:val="000F78D5"/>
    <w:rsid w:val="000F79F6"/>
    <w:rsid w:val="000F7B87"/>
    <w:rsid w:val="000F7F37"/>
    <w:rsid w:val="000F7F97"/>
    <w:rsid w:val="00100581"/>
    <w:rsid w:val="00100781"/>
    <w:rsid w:val="00100A50"/>
    <w:rsid w:val="00100C41"/>
    <w:rsid w:val="00100C6C"/>
    <w:rsid w:val="00100C99"/>
    <w:rsid w:val="00100E3F"/>
    <w:rsid w:val="00100E42"/>
    <w:rsid w:val="0010118C"/>
    <w:rsid w:val="001018F8"/>
    <w:rsid w:val="00101D77"/>
    <w:rsid w:val="001024D6"/>
    <w:rsid w:val="00102AD2"/>
    <w:rsid w:val="00102B16"/>
    <w:rsid w:val="00102BB1"/>
    <w:rsid w:val="00102FCE"/>
    <w:rsid w:val="0010306D"/>
    <w:rsid w:val="001032C6"/>
    <w:rsid w:val="0010344D"/>
    <w:rsid w:val="00103C35"/>
    <w:rsid w:val="00103F5F"/>
    <w:rsid w:val="0010432B"/>
    <w:rsid w:val="00104541"/>
    <w:rsid w:val="00104549"/>
    <w:rsid w:val="00104F24"/>
    <w:rsid w:val="0010519A"/>
    <w:rsid w:val="00105207"/>
    <w:rsid w:val="001053DB"/>
    <w:rsid w:val="00105CC4"/>
    <w:rsid w:val="00105D1B"/>
    <w:rsid w:val="00105D86"/>
    <w:rsid w:val="00105FA0"/>
    <w:rsid w:val="0010696F"/>
    <w:rsid w:val="00106DCB"/>
    <w:rsid w:val="0010716F"/>
    <w:rsid w:val="001077EC"/>
    <w:rsid w:val="00107ADA"/>
    <w:rsid w:val="00107E2D"/>
    <w:rsid w:val="00110238"/>
    <w:rsid w:val="001104DA"/>
    <w:rsid w:val="00110916"/>
    <w:rsid w:val="00110CA6"/>
    <w:rsid w:val="00110E3A"/>
    <w:rsid w:val="001110A1"/>
    <w:rsid w:val="00111511"/>
    <w:rsid w:val="00111553"/>
    <w:rsid w:val="00111895"/>
    <w:rsid w:val="00111CA3"/>
    <w:rsid w:val="00111FE4"/>
    <w:rsid w:val="001120BB"/>
    <w:rsid w:val="001126CC"/>
    <w:rsid w:val="00112A2B"/>
    <w:rsid w:val="00112CAB"/>
    <w:rsid w:val="00112FBD"/>
    <w:rsid w:val="00113BFC"/>
    <w:rsid w:val="00113DC2"/>
    <w:rsid w:val="00114008"/>
    <w:rsid w:val="001140BC"/>
    <w:rsid w:val="00114496"/>
    <w:rsid w:val="00114747"/>
    <w:rsid w:val="001148C9"/>
    <w:rsid w:val="00114B4E"/>
    <w:rsid w:val="00114C69"/>
    <w:rsid w:val="00114D28"/>
    <w:rsid w:val="00114F32"/>
    <w:rsid w:val="0011516A"/>
    <w:rsid w:val="0011533A"/>
    <w:rsid w:val="001155AC"/>
    <w:rsid w:val="00115898"/>
    <w:rsid w:val="00115BA8"/>
    <w:rsid w:val="00117129"/>
    <w:rsid w:val="00117642"/>
    <w:rsid w:val="00117E60"/>
    <w:rsid w:val="00117E63"/>
    <w:rsid w:val="00117E75"/>
    <w:rsid w:val="00117F68"/>
    <w:rsid w:val="0012099D"/>
    <w:rsid w:val="00120B00"/>
    <w:rsid w:val="00120C27"/>
    <w:rsid w:val="001212B0"/>
    <w:rsid w:val="001214A2"/>
    <w:rsid w:val="00121F11"/>
    <w:rsid w:val="0012248A"/>
    <w:rsid w:val="00122FEB"/>
    <w:rsid w:val="00123176"/>
    <w:rsid w:val="001233C8"/>
    <w:rsid w:val="0012346B"/>
    <w:rsid w:val="00123644"/>
    <w:rsid w:val="00123F77"/>
    <w:rsid w:val="0012418B"/>
    <w:rsid w:val="00124645"/>
    <w:rsid w:val="0012470F"/>
    <w:rsid w:val="0012478C"/>
    <w:rsid w:val="0012494E"/>
    <w:rsid w:val="00124A9A"/>
    <w:rsid w:val="00124C2E"/>
    <w:rsid w:val="00124C9E"/>
    <w:rsid w:val="00124CAA"/>
    <w:rsid w:val="00124CB1"/>
    <w:rsid w:val="0012512B"/>
    <w:rsid w:val="00125387"/>
    <w:rsid w:val="00125909"/>
    <w:rsid w:val="0012625C"/>
    <w:rsid w:val="00126C80"/>
    <w:rsid w:val="001278E3"/>
    <w:rsid w:val="00127BA4"/>
    <w:rsid w:val="001304D6"/>
    <w:rsid w:val="001305D7"/>
    <w:rsid w:val="001305E3"/>
    <w:rsid w:val="00130629"/>
    <w:rsid w:val="0013079D"/>
    <w:rsid w:val="00130872"/>
    <w:rsid w:val="00130CAE"/>
    <w:rsid w:val="001313B2"/>
    <w:rsid w:val="001315EF"/>
    <w:rsid w:val="0013170E"/>
    <w:rsid w:val="0013179E"/>
    <w:rsid w:val="00131EEC"/>
    <w:rsid w:val="0013248B"/>
    <w:rsid w:val="0013255C"/>
    <w:rsid w:val="001328E4"/>
    <w:rsid w:val="00132DC4"/>
    <w:rsid w:val="00133147"/>
    <w:rsid w:val="00133150"/>
    <w:rsid w:val="00133723"/>
    <w:rsid w:val="001337F6"/>
    <w:rsid w:val="00134ADA"/>
    <w:rsid w:val="00134D47"/>
    <w:rsid w:val="0013544F"/>
    <w:rsid w:val="00136829"/>
    <w:rsid w:val="0013688D"/>
    <w:rsid w:val="00136FB4"/>
    <w:rsid w:val="001374AB"/>
    <w:rsid w:val="001376EE"/>
    <w:rsid w:val="00137E83"/>
    <w:rsid w:val="00137FF0"/>
    <w:rsid w:val="00140277"/>
    <w:rsid w:val="0014056A"/>
    <w:rsid w:val="00140622"/>
    <w:rsid w:val="00140A78"/>
    <w:rsid w:val="00140B3D"/>
    <w:rsid w:val="00140BAE"/>
    <w:rsid w:val="00141023"/>
    <w:rsid w:val="00141198"/>
    <w:rsid w:val="001411E0"/>
    <w:rsid w:val="001413CD"/>
    <w:rsid w:val="00141532"/>
    <w:rsid w:val="00141E4B"/>
    <w:rsid w:val="00141F01"/>
    <w:rsid w:val="00142123"/>
    <w:rsid w:val="00142374"/>
    <w:rsid w:val="00142B13"/>
    <w:rsid w:val="00142E9E"/>
    <w:rsid w:val="00142ED2"/>
    <w:rsid w:val="001430FE"/>
    <w:rsid w:val="00143176"/>
    <w:rsid w:val="001434EE"/>
    <w:rsid w:val="00143BFD"/>
    <w:rsid w:val="00143C92"/>
    <w:rsid w:val="00143EB1"/>
    <w:rsid w:val="0014426B"/>
    <w:rsid w:val="0014429D"/>
    <w:rsid w:val="00144A86"/>
    <w:rsid w:val="00144E96"/>
    <w:rsid w:val="00144F38"/>
    <w:rsid w:val="00145098"/>
    <w:rsid w:val="00145812"/>
    <w:rsid w:val="00146A18"/>
    <w:rsid w:val="001476CD"/>
    <w:rsid w:val="0014786A"/>
    <w:rsid w:val="001478E5"/>
    <w:rsid w:val="00147B6D"/>
    <w:rsid w:val="00147D68"/>
    <w:rsid w:val="00150029"/>
    <w:rsid w:val="00150527"/>
    <w:rsid w:val="001506DD"/>
    <w:rsid w:val="001508DA"/>
    <w:rsid w:val="00150EFB"/>
    <w:rsid w:val="001510BA"/>
    <w:rsid w:val="001513EE"/>
    <w:rsid w:val="001515C8"/>
    <w:rsid w:val="00152574"/>
    <w:rsid w:val="0015265A"/>
    <w:rsid w:val="00152697"/>
    <w:rsid w:val="00153327"/>
    <w:rsid w:val="0015383A"/>
    <w:rsid w:val="0015396F"/>
    <w:rsid w:val="00153AA8"/>
    <w:rsid w:val="00153DFD"/>
    <w:rsid w:val="00154582"/>
    <w:rsid w:val="001547AB"/>
    <w:rsid w:val="001553A4"/>
    <w:rsid w:val="001555D4"/>
    <w:rsid w:val="001558E2"/>
    <w:rsid w:val="00155BF0"/>
    <w:rsid w:val="001563B1"/>
    <w:rsid w:val="0015650B"/>
    <w:rsid w:val="00156ACD"/>
    <w:rsid w:val="00156CED"/>
    <w:rsid w:val="00157222"/>
    <w:rsid w:val="00157537"/>
    <w:rsid w:val="001577B8"/>
    <w:rsid w:val="00157801"/>
    <w:rsid w:val="00157A48"/>
    <w:rsid w:val="001600CC"/>
    <w:rsid w:val="00160285"/>
    <w:rsid w:val="001605CA"/>
    <w:rsid w:val="0016083C"/>
    <w:rsid w:val="00160B69"/>
    <w:rsid w:val="00160C14"/>
    <w:rsid w:val="00160D3A"/>
    <w:rsid w:val="0016131A"/>
    <w:rsid w:val="001618C5"/>
    <w:rsid w:val="00161BA7"/>
    <w:rsid w:val="00161C05"/>
    <w:rsid w:val="00162017"/>
    <w:rsid w:val="0016226E"/>
    <w:rsid w:val="00162DAB"/>
    <w:rsid w:val="001633DB"/>
    <w:rsid w:val="00163A91"/>
    <w:rsid w:val="00163ADC"/>
    <w:rsid w:val="00164212"/>
    <w:rsid w:val="00164391"/>
    <w:rsid w:val="00164E64"/>
    <w:rsid w:val="001653C4"/>
    <w:rsid w:val="00165699"/>
    <w:rsid w:val="00165BAA"/>
    <w:rsid w:val="00165DD4"/>
    <w:rsid w:val="00165E0B"/>
    <w:rsid w:val="0016665E"/>
    <w:rsid w:val="00166850"/>
    <w:rsid w:val="00166B3F"/>
    <w:rsid w:val="00166E99"/>
    <w:rsid w:val="00166F5B"/>
    <w:rsid w:val="00167027"/>
    <w:rsid w:val="00167050"/>
    <w:rsid w:val="0016717D"/>
    <w:rsid w:val="0016741A"/>
    <w:rsid w:val="00167716"/>
    <w:rsid w:val="00167B93"/>
    <w:rsid w:val="00167F64"/>
    <w:rsid w:val="00167FE8"/>
    <w:rsid w:val="00170287"/>
    <w:rsid w:val="00170435"/>
    <w:rsid w:val="0017057F"/>
    <w:rsid w:val="00170AAD"/>
    <w:rsid w:val="00170C2B"/>
    <w:rsid w:val="00170D1E"/>
    <w:rsid w:val="00170DAE"/>
    <w:rsid w:val="00170DC9"/>
    <w:rsid w:val="0017151F"/>
    <w:rsid w:val="001719F2"/>
    <w:rsid w:val="00171B45"/>
    <w:rsid w:val="00171F42"/>
    <w:rsid w:val="00171F80"/>
    <w:rsid w:val="00172732"/>
    <w:rsid w:val="00172B36"/>
    <w:rsid w:val="00172C34"/>
    <w:rsid w:val="00172C90"/>
    <w:rsid w:val="00173145"/>
    <w:rsid w:val="001733E9"/>
    <w:rsid w:val="0017350F"/>
    <w:rsid w:val="00173A4A"/>
    <w:rsid w:val="00173A77"/>
    <w:rsid w:val="00173AC3"/>
    <w:rsid w:val="00173B76"/>
    <w:rsid w:val="00173FA4"/>
    <w:rsid w:val="00174AAC"/>
    <w:rsid w:val="00174EA0"/>
    <w:rsid w:val="00174FDF"/>
    <w:rsid w:val="001750E7"/>
    <w:rsid w:val="0017561F"/>
    <w:rsid w:val="00175D5A"/>
    <w:rsid w:val="001764FA"/>
    <w:rsid w:val="001769A7"/>
    <w:rsid w:val="00176E76"/>
    <w:rsid w:val="00177266"/>
    <w:rsid w:val="001775E5"/>
    <w:rsid w:val="001776A9"/>
    <w:rsid w:val="001777D3"/>
    <w:rsid w:val="00177A65"/>
    <w:rsid w:val="00177BC6"/>
    <w:rsid w:val="00177BC9"/>
    <w:rsid w:val="00180050"/>
    <w:rsid w:val="0018023B"/>
    <w:rsid w:val="001803ED"/>
    <w:rsid w:val="001806BB"/>
    <w:rsid w:val="001807F8"/>
    <w:rsid w:val="00180EA1"/>
    <w:rsid w:val="00180EAC"/>
    <w:rsid w:val="00181351"/>
    <w:rsid w:val="00181393"/>
    <w:rsid w:val="001813A6"/>
    <w:rsid w:val="0018148E"/>
    <w:rsid w:val="001817D2"/>
    <w:rsid w:val="00181E00"/>
    <w:rsid w:val="00181FA8"/>
    <w:rsid w:val="001820A9"/>
    <w:rsid w:val="00182155"/>
    <w:rsid w:val="0018236C"/>
    <w:rsid w:val="001826F8"/>
    <w:rsid w:val="001827FD"/>
    <w:rsid w:val="0018281E"/>
    <w:rsid w:val="0018294C"/>
    <w:rsid w:val="00182995"/>
    <w:rsid w:val="00182A1F"/>
    <w:rsid w:val="00182AFC"/>
    <w:rsid w:val="00182B0D"/>
    <w:rsid w:val="00182B7D"/>
    <w:rsid w:val="00182E3A"/>
    <w:rsid w:val="00182F0F"/>
    <w:rsid w:val="0018311D"/>
    <w:rsid w:val="00183410"/>
    <w:rsid w:val="0018357F"/>
    <w:rsid w:val="001842B0"/>
    <w:rsid w:val="00184422"/>
    <w:rsid w:val="00184507"/>
    <w:rsid w:val="0018458A"/>
    <w:rsid w:val="0018459B"/>
    <w:rsid w:val="0018470C"/>
    <w:rsid w:val="00184A76"/>
    <w:rsid w:val="00184DEC"/>
    <w:rsid w:val="001854DF"/>
    <w:rsid w:val="001854F2"/>
    <w:rsid w:val="001857FD"/>
    <w:rsid w:val="00185BD5"/>
    <w:rsid w:val="00185F01"/>
    <w:rsid w:val="0018655B"/>
    <w:rsid w:val="001867A9"/>
    <w:rsid w:val="0018695E"/>
    <w:rsid w:val="00186C94"/>
    <w:rsid w:val="00186CF1"/>
    <w:rsid w:val="00187222"/>
    <w:rsid w:val="00187E0B"/>
    <w:rsid w:val="00187F1A"/>
    <w:rsid w:val="00187F92"/>
    <w:rsid w:val="0019056E"/>
    <w:rsid w:val="0019068D"/>
    <w:rsid w:val="00190725"/>
    <w:rsid w:val="001908D9"/>
    <w:rsid w:val="001909F2"/>
    <w:rsid w:val="00190A0F"/>
    <w:rsid w:val="0019104F"/>
    <w:rsid w:val="0019137E"/>
    <w:rsid w:val="00191654"/>
    <w:rsid w:val="001917C1"/>
    <w:rsid w:val="00191A67"/>
    <w:rsid w:val="00191E08"/>
    <w:rsid w:val="00192118"/>
    <w:rsid w:val="001921E9"/>
    <w:rsid w:val="001923F2"/>
    <w:rsid w:val="0019278D"/>
    <w:rsid w:val="001927D2"/>
    <w:rsid w:val="00192BED"/>
    <w:rsid w:val="00192CAE"/>
    <w:rsid w:val="00192CDD"/>
    <w:rsid w:val="001935F3"/>
    <w:rsid w:val="001937E5"/>
    <w:rsid w:val="001939FE"/>
    <w:rsid w:val="00193A0E"/>
    <w:rsid w:val="00193FF8"/>
    <w:rsid w:val="001943A5"/>
    <w:rsid w:val="001948B3"/>
    <w:rsid w:val="00194AA1"/>
    <w:rsid w:val="00194D1C"/>
    <w:rsid w:val="00194E48"/>
    <w:rsid w:val="00194F22"/>
    <w:rsid w:val="00194FC0"/>
    <w:rsid w:val="00195109"/>
    <w:rsid w:val="00195340"/>
    <w:rsid w:val="00195407"/>
    <w:rsid w:val="001955C5"/>
    <w:rsid w:val="001956D9"/>
    <w:rsid w:val="00195743"/>
    <w:rsid w:val="00195D94"/>
    <w:rsid w:val="00195DD4"/>
    <w:rsid w:val="00196143"/>
    <w:rsid w:val="0019638A"/>
    <w:rsid w:val="00196408"/>
    <w:rsid w:val="0019666E"/>
    <w:rsid w:val="0019676F"/>
    <w:rsid w:val="001967F2"/>
    <w:rsid w:val="00196E3C"/>
    <w:rsid w:val="00197367"/>
    <w:rsid w:val="001973D0"/>
    <w:rsid w:val="00197BAC"/>
    <w:rsid w:val="00197DF4"/>
    <w:rsid w:val="001A02C4"/>
    <w:rsid w:val="001A053E"/>
    <w:rsid w:val="001A079A"/>
    <w:rsid w:val="001A0B01"/>
    <w:rsid w:val="001A0CB8"/>
    <w:rsid w:val="001A0ED1"/>
    <w:rsid w:val="001A0FBE"/>
    <w:rsid w:val="001A1148"/>
    <w:rsid w:val="001A14E1"/>
    <w:rsid w:val="001A1527"/>
    <w:rsid w:val="001A17DA"/>
    <w:rsid w:val="001A1DEF"/>
    <w:rsid w:val="001A1E38"/>
    <w:rsid w:val="001A2429"/>
    <w:rsid w:val="001A244E"/>
    <w:rsid w:val="001A2651"/>
    <w:rsid w:val="001A2B60"/>
    <w:rsid w:val="001A2FAC"/>
    <w:rsid w:val="001A30D7"/>
    <w:rsid w:val="001A3157"/>
    <w:rsid w:val="001A3A08"/>
    <w:rsid w:val="001A4092"/>
    <w:rsid w:val="001A462A"/>
    <w:rsid w:val="001A49B8"/>
    <w:rsid w:val="001A4C22"/>
    <w:rsid w:val="001A5651"/>
    <w:rsid w:val="001A57EA"/>
    <w:rsid w:val="001A589C"/>
    <w:rsid w:val="001A5ABA"/>
    <w:rsid w:val="001A5B48"/>
    <w:rsid w:val="001A5CAA"/>
    <w:rsid w:val="001A6D52"/>
    <w:rsid w:val="001A6DD2"/>
    <w:rsid w:val="001A729E"/>
    <w:rsid w:val="001A755B"/>
    <w:rsid w:val="001A75F4"/>
    <w:rsid w:val="001B025A"/>
    <w:rsid w:val="001B0585"/>
    <w:rsid w:val="001B088F"/>
    <w:rsid w:val="001B0A1E"/>
    <w:rsid w:val="001B0A7D"/>
    <w:rsid w:val="001B1209"/>
    <w:rsid w:val="001B14CC"/>
    <w:rsid w:val="001B15CF"/>
    <w:rsid w:val="001B16FF"/>
    <w:rsid w:val="001B196F"/>
    <w:rsid w:val="001B1DD7"/>
    <w:rsid w:val="001B2822"/>
    <w:rsid w:val="001B291E"/>
    <w:rsid w:val="001B2CC6"/>
    <w:rsid w:val="001B2E36"/>
    <w:rsid w:val="001B2F16"/>
    <w:rsid w:val="001B33C4"/>
    <w:rsid w:val="001B3501"/>
    <w:rsid w:val="001B35F7"/>
    <w:rsid w:val="001B3E28"/>
    <w:rsid w:val="001B408A"/>
    <w:rsid w:val="001B408C"/>
    <w:rsid w:val="001B42CF"/>
    <w:rsid w:val="001B45AE"/>
    <w:rsid w:val="001B46CF"/>
    <w:rsid w:val="001B4DE5"/>
    <w:rsid w:val="001B527E"/>
    <w:rsid w:val="001B569F"/>
    <w:rsid w:val="001B59B8"/>
    <w:rsid w:val="001B5B3C"/>
    <w:rsid w:val="001B5B7A"/>
    <w:rsid w:val="001B685B"/>
    <w:rsid w:val="001B68C5"/>
    <w:rsid w:val="001B6A64"/>
    <w:rsid w:val="001B7335"/>
    <w:rsid w:val="001B749D"/>
    <w:rsid w:val="001B76BD"/>
    <w:rsid w:val="001B78F0"/>
    <w:rsid w:val="001B7986"/>
    <w:rsid w:val="001B7E03"/>
    <w:rsid w:val="001C0075"/>
    <w:rsid w:val="001C055E"/>
    <w:rsid w:val="001C0569"/>
    <w:rsid w:val="001C0723"/>
    <w:rsid w:val="001C0E39"/>
    <w:rsid w:val="001C12D8"/>
    <w:rsid w:val="001C146D"/>
    <w:rsid w:val="001C17D8"/>
    <w:rsid w:val="001C28B9"/>
    <w:rsid w:val="001C2AE3"/>
    <w:rsid w:val="001C2D24"/>
    <w:rsid w:val="001C30FA"/>
    <w:rsid w:val="001C3263"/>
    <w:rsid w:val="001C3336"/>
    <w:rsid w:val="001C3CF5"/>
    <w:rsid w:val="001C3F15"/>
    <w:rsid w:val="001C44B8"/>
    <w:rsid w:val="001C50E5"/>
    <w:rsid w:val="001C51CC"/>
    <w:rsid w:val="001C53D8"/>
    <w:rsid w:val="001C567F"/>
    <w:rsid w:val="001C5A5E"/>
    <w:rsid w:val="001C5C5D"/>
    <w:rsid w:val="001C5C8C"/>
    <w:rsid w:val="001C615E"/>
    <w:rsid w:val="001C62A0"/>
    <w:rsid w:val="001C630B"/>
    <w:rsid w:val="001C632A"/>
    <w:rsid w:val="001C6463"/>
    <w:rsid w:val="001C65A3"/>
    <w:rsid w:val="001C6B3C"/>
    <w:rsid w:val="001C7F9F"/>
    <w:rsid w:val="001D00FD"/>
    <w:rsid w:val="001D017B"/>
    <w:rsid w:val="001D01A5"/>
    <w:rsid w:val="001D103E"/>
    <w:rsid w:val="001D11AF"/>
    <w:rsid w:val="001D1240"/>
    <w:rsid w:val="001D12E5"/>
    <w:rsid w:val="001D14F8"/>
    <w:rsid w:val="001D1BE6"/>
    <w:rsid w:val="001D2369"/>
    <w:rsid w:val="001D27EE"/>
    <w:rsid w:val="001D284F"/>
    <w:rsid w:val="001D2935"/>
    <w:rsid w:val="001D2C23"/>
    <w:rsid w:val="001D2C89"/>
    <w:rsid w:val="001D3348"/>
    <w:rsid w:val="001D34AF"/>
    <w:rsid w:val="001D364F"/>
    <w:rsid w:val="001D377C"/>
    <w:rsid w:val="001D3841"/>
    <w:rsid w:val="001D3AC0"/>
    <w:rsid w:val="001D4023"/>
    <w:rsid w:val="001D40F7"/>
    <w:rsid w:val="001D412D"/>
    <w:rsid w:val="001D4183"/>
    <w:rsid w:val="001D469B"/>
    <w:rsid w:val="001D46E6"/>
    <w:rsid w:val="001D498E"/>
    <w:rsid w:val="001D4DD0"/>
    <w:rsid w:val="001D50A1"/>
    <w:rsid w:val="001D5B80"/>
    <w:rsid w:val="001D5EE3"/>
    <w:rsid w:val="001D5EE8"/>
    <w:rsid w:val="001D5F86"/>
    <w:rsid w:val="001D6463"/>
    <w:rsid w:val="001D64CB"/>
    <w:rsid w:val="001D6638"/>
    <w:rsid w:val="001D687E"/>
    <w:rsid w:val="001D697A"/>
    <w:rsid w:val="001D6B49"/>
    <w:rsid w:val="001D7627"/>
    <w:rsid w:val="001D7668"/>
    <w:rsid w:val="001D76C3"/>
    <w:rsid w:val="001D7C6A"/>
    <w:rsid w:val="001D7E0F"/>
    <w:rsid w:val="001D7E89"/>
    <w:rsid w:val="001E03E7"/>
    <w:rsid w:val="001E08CE"/>
    <w:rsid w:val="001E0BB1"/>
    <w:rsid w:val="001E0C74"/>
    <w:rsid w:val="001E11BC"/>
    <w:rsid w:val="001E134D"/>
    <w:rsid w:val="001E1433"/>
    <w:rsid w:val="001E1531"/>
    <w:rsid w:val="001E1C70"/>
    <w:rsid w:val="001E1DD2"/>
    <w:rsid w:val="001E1E89"/>
    <w:rsid w:val="001E2000"/>
    <w:rsid w:val="001E2BC9"/>
    <w:rsid w:val="001E2E49"/>
    <w:rsid w:val="001E2E63"/>
    <w:rsid w:val="001E3069"/>
    <w:rsid w:val="001E362B"/>
    <w:rsid w:val="001E3A3F"/>
    <w:rsid w:val="001E3D12"/>
    <w:rsid w:val="001E4215"/>
    <w:rsid w:val="001E46D0"/>
    <w:rsid w:val="001E4912"/>
    <w:rsid w:val="001E4AEF"/>
    <w:rsid w:val="001E4F0E"/>
    <w:rsid w:val="001E54CA"/>
    <w:rsid w:val="001E5A9F"/>
    <w:rsid w:val="001E5E5E"/>
    <w:rsid w:val="001E60C7"/>
    <w:rsid w:val="001E6221"/>
    <w:rsid w:val="001E66B4"/>
    <w:rsid w:val="001E67B3"/>
    <w:rsid w:val="001E68A9"/>
    <w:rsid w:val="001E6C10"/>
    <w:rsid w:val="001E71E8"/>
    <w:rsid w:val="001E740F"/>
    <w:rsid w:val="001E7440"/>
    <w:rsid w:val="001E75A9"/>
    <w:rsid w:val="001E77A6"/>
    <w:rsid w:val="001E7C89"/>
    <w:rsid w:val="001E7D36"/>
    <w:rsid w:val="001E7EE1"/>
    <w:rsid w:val="001E7F97"/>
    <w:rsid w:val="001F00F7"/>
    <w:rsid w:val="001F02EF"/>
    <w:rsid w:val="001F0393"/>
    <w:rsid w:val="001F0786"/>
    <w:rsid w:val="001F09B4"/>
    <w:rsid w:val="001F0D93"/>
    <w:rsid w:val="001F129A"/>
    <w:rsid w:val="001F1421"/>
    <w:rsid w:val="001F2498"/>
    <w:rsid w:val="001F269B"/>
    <w:rsid w:val="001F28A9"/>
    <w:rsid w:val="001F2A1B"/>
    <w:rsid w:val="001F2C53"/>
    <w:rsid w:val="001F2D11"/>
    <w:rsid w:val="001F2E10"/>
    <w:rsid w:val="001F2F19"/>
    <w:rsid w:val="001F2FC5"/>
    <w:rsid w:val="001F3009"/>
    <w:rsid w:val="001F353F"/>
    <w:rsid w:val="001F3900"/>
    <w:rsid w:val="001F3D52"/>
    <w:rsid w:val="001F42AB"/>
    <w:rsid w:val="001F4349"/>
    <w:rsid w:val="001F479B"/>
    <w:rsid w:val="001F490A"/>
    <w:rsid w:val="001F493B"/>
    <w:rsid w:val="001F4C1B"/>
    <w:rsid w:val="001F4D4D"/>
    <w:rsid w:val="001F4D65"/>
    <w:rsid w:val="001F510B"/>
    <w:rsid w:val="001F5357"/>
    <w:rsid w:val="001F5862"/>
    <w:rsid w:val="001F58E7"/>
    <w:rsid w:val="001F5C1A"/>
    <w:rsid w:val="001F5D27"/>
    <w:rsid w:val="001F5E08"/>
    <w:rsid w:val="001F605A"/>
    <w:rsid w:val="001F65C4"/>
    <w:rsid w:val="001F6758"/>
    <w:rsid w:val="001F687E"/>
    <w:rsid w:val="001F6ECD"/>
    <w:rsid w:val="001F7570"/>
    <w:rsid w:val="001F7883"/>
    <w:rsid w:val="001F78BF"/>
    <w:rsid w:val="001F794E"/>
    <w:rsid w:val="001F7F8B"/>
    <w:rsid w:val="002001C0"/>
    <w:rsid w:val="00200572"/>
    <w:rsid w:val="002008C9"/>
    <w:rsid w:val="00200E21"/>
    <w:rsid w:val="00201188"/>
    <w:rsid w:val="002015AE"/>
    <w:rsid w:val="00201623"/>
    <w:rsid w:val="00201723"/>
    <w:rsid w:val="00201CDF"/>
    <w:rsid w:val="002021CC"/>
    <w:rsid w:val="0020249F"/>
    <w:rsid w:val="0020261C"/>
    <w:rsid w:val="00202C04"/>
    <w:rsid w:val="00202C2B"/>
    <w:rsid w:val="00202EC9"/>
    <w:rsid w:val="00203464"/>
    <w:rsid w:val="00203590"/>
    <w:rsid w:val="00203C60"/>
    <w:rsid w:val="00203DF7"/>
    <w:rsid w:val="00203E1D"/>
    <w:rsid w:val="002041EC"/>
    <w:rsid w:val="00204377"/>
    <w:rsid w:val="0020437C"/>
    <w:rsid w:val="00204387"/>
    <w:rsid w:val="00204710"/>
    <w:rsid w:val="00204A14"/>
    <w:rsid w:val="00204BA4"/>
    <w:rsid w:val="00204DB5"/>
    <w:rsid w:val="00205408"/>
    <w:rsid w:val="00205BCC"/>
    <w:rsid w:val="00206121"/>
    <w:rsid w:val="00206323"/>
    <w:rsid w:val="002064EE"/>
    <w:rsid w:val="00206619"/>
    <w:rsid w:val="002066C3"/>
    <w:rsid w:val="00206F9A"/>
    <w:rsid w:val="002071B4"/>
    <w:rsid w:val="00207609"/>
    <w:rsid w:val="00207784"/>
    <w:rsid w:val="00207A10"/>
    <w:rsid w:val="00207BF6"/>
    <w:rsid w:val="00207E8D"/>
    <w:rsid w:val="002102AC"/>
    <w:rsid w:val="00210575"/>
    <w:rsid w:val="002105C6"/>
    <w:rsid w:val="00210676"/>
    <w:rsid w:val="00210A83"/>
    <w:rsid w:val="00210D93"/>
    <w:rsid w:val="00211008"/>
    <w:rsid w:val="0021113C"/>
    <w:rsid w:val="002116B1"/>
    <w:rsid w:val="00211AD2"/>
    <w:rsid w:val="00211DDE"/>
    <w:rsid w:val="00211F28"/>
    <w:rsid w:val="00211F6D"/>
    <w:rsid w:val="00211FC9"/>
    <w:rsid w:val="0021201E"/>
    <w:rsid w:val="00212422"/>
    <w:rsid w:val="00212B80"/>
    <w:rsid w:val="00212C4D"/>
    <w:rsid w:val="0021329C"/>
    <w:rsid w:val="0021350A"/>
    <w:rsid w:val="00213691"/>
    <w:rsid w:val="002137B7"/>
    <w:rsid w:val="00213C3D"/>
    <w:rsid w:val="002148C5"/>
    <w:rsid w:val="002149C6"/>
    <w:rsid w:val="002150C1"/>
    <w:rsid w:val="002153A8"/>
    <w:rsid w:val="00215737"/>
    <w:rsid w:val="00215851"/>
    <w:rsid w:val="002159FB"/>
    <w:rsid w:val="00215AB7"/>
    <w:rsid w:val="00215B08"/>
    <w:rsid w:val="00215FBD"/>
    <w:rsid w:val="00216219"/>
    <w:rsid w:val="00216296"/>
    <w:rsid w:val="002167C9"/>
    <w:rsid w:val="002174E9"/>
    <w:rsid w:val="002178DC"/>
    <w:rsid w:val="002179B6"/>
    <w:rsid w:val="00217AB4"/>
    <w:rsid w:val="00217C62"/>
    <w:rsid w:val="00217E56"/>
    <w:rsid w:val="002203E5"/>
    <w:rsid w:val="0022047F"/>
    <w:rsid w:val="002214D8"/>
    <w:rsid w:val="00222FC6"/>
    <w:rsid w:val="00223443"/>
    <w:rsid w:val="00223503"/>
    <w:rsid w:val="002236FB"/>
    <w:rsid w:val="00223724"/>
    <w:rsid w:val="00223B16"/>
    <w:rsid w:val="00223BB8"/>
    <w:rsid w:val="00223F08"/>
    <w:rsid w:val="002246D0"/>
    <w:rsid w:val="00224814"/>
    <w:rsid w:val="0022483F"/>
    <w:rsid w:val="00224A72"/>
    <w:rsid w:val="00224C72"/>
    <w:rsid w:val="00224D83"/>
    <w:rsid w:val="00225003"/>
    <w:rsid w:val="0022533B"/>
    <w:rsid w:val="0022538A"/>
    <w:rsid w:val="00225BC9"/>
    <w:rsid w:val="00225DBC"/>
    <w:rsid w:val="002265FA"/>
    <w:rsid w:val="0022690A"/>
    <w:rsid w:val="00226AE3"/>
    <w:rsid w:val="00226EBE"/>
    <w:rsid w:val="00227551"/>
    <w:rsid w:val="00227D9F"/>
    <w:rsid w:val="00227DD1"/>
    <w:rsid w:val="00227F74"/>
    <w:rsid w:val="00227FAC"/>
    <w:rsid w:val="00227FBB"/>
    <w:rsid w:val="002304A6"/>
    <w:rsid w:val="0023068C"/>
    <w:rsid w:val="00230BBB"/>
    <w:rsid w:val="00230C27"/>
    <w:rsid w:val="002319A1"/>
    <w:rsid w:val="00231A74"/>
    <w:rsid w:val="002325DA"/>
    <w:rsid w:val="00233265"/>
    <w:rsid w:val="0023341A"/>
    <w:rsid w:val="00233428"/>
    <w:rsid w:val="002334F9"/>
    <w:rsid w:val="00233A42"/>
    <w:rsid w:val="00233CEB"/>
    <w:rsid w:val="00233D16"/>
    <w:rsid w:val="00233F87"/>
    <w:rsid w:val="00234171"/>
    <w:rsid w:val="002341F3"/>
    <w:rsid w:val="00234226"/>
    <w:rsid w:val="0023499F"/>
    <w:rsid w:val="002350E6"/>
    <w:rsid w:val="002351EE"/>
    <w:rsid w:val="00235A4C"/>
    <w:rsid w:val="00235B93"/>
    <w:rsid w:val="002365C9"/>
    <w:rsid w:val="002373A5"/>
    <w:rsid w:val="00237423"/>
    <w:rsid w:val="002375B5"/>
    <w:rsid w:val="00237652"/>
    <w:rsid w:val="0023785E"/>
    <w:rsid w:val="00237975"/>
    <w:rsid w:val="00237B52"/>
    <w:rsid w:val="00237ED0"/>
    <w:rsid w:val="002403E3"/>
    <w:rsid w:val="0024040B"/>
    <w:rsid w:val="00240467"/>
    <w:rsid w:val="00241239"/>
    <w:rsid w:val="00241316"/>
    <w:rsid w:val="002427B4"/>
    <w:rsid w:val="00242A2E"/>
    <w:rsid w:val="00242C2A"/>
    <w:rsid w:val="00242C54"/>
    <w:rsid w:val="00242C94"/>
    <w:rsid w:val="00242FE1"/>
    <w:rsid w:val="00243083"/>
    <w:rsid w:val="00243243"/>
    <w:rsid w:val="002432D9"/>
    <w:rsid w:val="0024342E"/>
    <w:rsid w:val="00243823"/>
    <w:rsid w:val="00243979"/>
    <w:rsid w:val="00243F34"/>
    <w:rsid w:val="00244008"/>
    <w:rsid w:val="0024448D"/>
    <w:rsid w:val="002444F2"/>
    <w:rsid w:val="00244577"/>
    <w:rsid w:val="002445F9"/>
    <w:rsid w:val="00244664"/>
    <w:rsid w:val="00244D02"/>
    <w:rsid w:val="00244EE8"/>
    <w:rsid w:val="00245608"/>
    <w:rsid w:val="00245804"/>
    <w:rsid w:val="00245952"/>
    <w:rsid w:val="00245B0F"/>
    <w:rsid w:val="00245F2B"/>
    <w:rsid w:val="00246188"/>
    <w:rsid w:val="002463CC"/>
    <w:rsid w:val="0024660B"/>
    <w:rsid w:val="00246D88"/>
    <w:rsid w:val="00246FB4"/>
    <w:rsid w:val="00247253"/>
    <w:rsid w:val="00247524"/>
    <w:rsid w:val="00247C45"/>
    <w:rsid w:val="00247CD8"/>
    <w:rsid w:val="00247FE4"/>
    <w:rsid w:val="00250050"/>
    <w:rsid w:val="002501FB"/>
    <w:rsid w:val="0025037B"/>
    <w:rsid w:val="002509D8"/>
    <w:rsid w:val="00250C12"/>
    <w:rsid w:val="00250C14"/>
    <w:rsid w:val="00250D95"/>
    <w:rsid w:val="00250DA0"/>
    <w:rsid w:val="00251101"/>
    <w:rsid w:val="002511D6"/>
    <w:rsid w:val="0025139A"/>
    <w:rsid w:val="00251499"/>
    <w:rsid w:val="00251573"/>
    <w:rsid w:val="002515CF"/>
    <w:rsid w:val="002517E1"/>
    <w:rsid w:val="00251CF1"/>
    <w:rsid w:val="002521B7"/>
    <w:rsid w:val="002521C3"/>
    <w:rsid w:val="00252235"/>
    <w:rsid w:val="00252E76"/>
    <w:rsid w:val="00252F02"/>
    <w:rsid w:val="00252FD0"/>
    <w:rsid w:val="00253858"/>
    <w:rsid w:val="00253E62"/>
    <w:rsid w:val="00253E9C"/>
    <w:rsid w:val="0025415E"/>
    <w:rsid w:val="00254392"/>
    <w:rsid w:val="0025455A"/>
    <w:rsid w:val="0025470F"/>
    <w:rsid w:val="00254798"/>
    <w:rsid w:val="002549B4"/>
    <w:rsid w:val="00254FC2"/>
    <w:rsid w:val="002552B0"/>
    <w:rsid w:val="0025532F"/>
    <w:rsid w:val="0025536D"/>
    <w:rsid w:val="002557EF"/>
    <w:rsid w:val="002558E6"/>
    <w:rsid w:val="0025601F"/>
    <w:rsid w:val="002562BC"/>
    <w:rsid w:val="002563B9"/>
    <w:rsid w:val="00256996"/>
    <w:rsid w:val="00256D54"/>
    <w:rsid w:val="00256F15"/>
    <w:rsid w:val="002570D0"/>
    <w:rsid w:val="0025713F"/>
    <w:rsid w:val="00257456"/>
    <w:rsid w:val="00257933"/>
    <w:rsid w:val="002579BC"/>
    <w:rsid w:val="00257D8F"/>
    <w:rsid w:val="00257EA2"/>
    <w:rsid w:val="00257EDC"/>
    <w:rsid w:val="002600A2"/>
    <w:rsid w:val="00260B7B"/>
    <w:rsid w:val="00260B9A"/>
    <w:rsid w:val="00261413"/>
    <w:rsid w:val="0026174E"/>
    <w:rsid w:val="0026183E"/>
    <w:rsid w:val="00261A09"/>
    <w:rsid w:val="00261B46"/>
    <w:rsid w:val="00261D53"/>
    <w:rsid w:val="00261E15"/>
    <w:rsid w:val="00261E9A"/>
    <w:rsid w:val="002621C2"/>
    <w:rsid w:val="00262515"/>
    <w:rsid w:val="0026266E"/>
    <w:rsid w:val="00262AA5"/>
    <w:rsid w:val="00262B0F"/>
    <w:rsid w:val="00262C9E"/>
    <w:rsid w:val="00262CC8"/>
    <w:rsid w:val="00262E2A"/>
    <w:rsid w:val="00262F08"/>
    <w:rsid w:val="0026334A"/>
    <w:rsid w:val="0026352F"/>
    <w:rsid w:val="002649AA"/>
    <w:rsid w:val="002649D7"/>
    <w:rsid w:val="00264B3C"/>
    <w:rsid w:val="00264EA0"/>
    <w:rsid w:val="00265219"/>
    <w:rsid w:val="002652FD"/>
    <w:rsid w:val="002655A2"/>
    <w:rsid w:val="00265E10"/>
    <w:rsid w:val="00265FB9"/>
    <w:rsid w:val="00266048"/>
    <w:rsid w:val="0026633C"/>
    <w:rsid w:val="0026675B"/>
    <w:rsid w:val="00266ECA"/>
    <w:rsid w:val="00267166"/>
    <w:rsid w:val="0026744D"/>
    <w:rsid w:val="00267989"/>
    <w:rsid w:val="00267B74"/>
    <w:rsid w:val="00270940"/>
    <w:rsid w:val="00270E2B"/>
    <w:rsid w:val="00270FAC"/>
    <w:rsid w:val="0027113C"/>
    <w:rsid w:val="0027144E"/>
    <w:rsid w:val="002718C0"/>
    <w:rsid w:val="0027190A"/>
    <w:rsid w:val="00271BE6"/>
    <w:rsid w:val="00271D41"/>
    <w:rsid w:val="002721DF"/>
    <w:rsid w:val="0027242A"/>
    <w:rsid w:val="00272456"/>
    <w:rsid w:val="0027278F"/>
    <w:rsid w:val="0027281D"/>
    <w:rsid w:val="002728C0"/>
    <w:rsid w:val="00272CD8"/>
    <w:rsid w:val="00272D93"/>
    <w:rsid w:val="00272FF6"/>
    <w:rsid w:val="00272FFB"/>
    <w:rsid w:val="002731E0"/>
    <w:rsid w:val="002732B3"/>
    <w:rsid w:val="0027350B"/>
    <w:rsid w:val="0027357A"/>
    <w:rsid w:val="0027361C"/>
    <w:rsid w:val="00273982"/>
    <w:rsid w:val="0027448E"/>
    <w:rsid w:val="00274786"/>
    <w:rsid w:val="0027486A"/>
    <w:rsid w:val="002748EB"/>
    <w:rsid w:val="0027499E"/>
    <w:rsid w:val="00274CC2"/>
    <w:rsid w:val="00274F00"/>
    <w:rsid w:val="002751DD"/>
    <w:rsid w:val="00275551"/>
    <w:rsid w:val="00275860"/>
    <w:rsid w:val="00275AC9"/>
    <w:rsid w:val="00275AF7"/>
    <w:rsid w:val="00275B57"/>
    <w:rsid w:val="00275E79"/>
    <w:rsid w:val="002764CE"/>
    <w:rsid w:val="0027687B"/>
    <w:rsid w:val="002769C4"/>
    <w:rsid w:val="00276ED7"/>
    <w:rsid w:val="00276F0B"/>
    <w:rsid w:val="0027779A"/>
    <w:rsid w:val="002777A8"/>
    <w:rsid w:val="00277953"/>
    <w:rsid w:val="00277FE3"/>
    <w:rsid w:val="00280129"/>
    <w:rsid w:val="002804EA"/>
    <w:rsid w:val="00280A13"/>
    <w:rsid w:val="00280CB9"/>
    <w:rsid w:val="00280EEA"/>
    <w:rsid w:val="00281668"/>
    <w:rsid w:val="00281A4D"/>
    <w:rsid w:val="00281B8F"/>
    <w:rsid w:val="0028206D"/>
    <w:rsid w:val="00282C5F"/>
    <w:rsid w:val="00282D78"/>
    <w:rsid w:val="00282E90"/>
    <w:rsid w:val="00283171"/>
    <w:rsid w:val="00283232"/>
    <w:rsid w:val="0028458F"/>
    <w:rsid w:val="002847B7"/>
    <w:rsid w:val="002848A6"/>
    <w:rsid w:val="0028490B"/>
    <w:rsid w:val="00284B55"/>
    <w:rsid w:val="00284E57"/>
    <w:rsid w:val="0028536C"/>
    <w:rsid w:val="002858DB"/>
    <w:rsid w:val="00285DE9"/>
    <w:rsid w:val="00285FB5"/>
    <w:rsid w:val="00286251"/>
    <w:rsid w:val="0028637C"/>
    <w:rsid w:val="00286735"/>
    <w:rsid w:val="002867AC"/>
    <w:rsid w:val="002868CB"/>
    <w:rsid w:val="00286F26"/>
    <w:rsid w:val="002872F5"/>
    <w:rsid w:val="0028782B"/>
    <w:rsid w:val="00287E65"/>
    <w:rsid w:val="00287EC5"/>
    <w:rsid w:val="002904A3"/>
    <w:rsid w:val="002905FB"/>
    <w:rsid w:val="002906C1"/>
    <w:rsid w:val="00290B9C"/>
    <w:rsid w:val="00290DC5"/>
    <w:rsid w:val="00291157"/>
    <w:rsid w:val="00291230"/>
    <w:rsid w:val="00291727"/>
    <w:rsid w:val="00291DE6"/>
    <w:rsid w:val="00291E09"/>
    <w:rsid w:val="002920CF"/>
    <w:rsid w:val="002920ED"/>
    <w:rsid w:val="00292372"/>
    <w:rsid w:val="00292677"/>
    <w:rsid w:val="00292932"/>
    <w:rsid w:val="00292E01"/>
    <w:rsid w:val="00293AFB"/>
    <w:rsid w:val="00293DCE"/>
    <w:rsid w:val="0029401C"/>
    <w:rsid w:val="002946BF"/>
    <w:rsid w:val="002948FB"/>
    <w:rsid w:val="00294B6A"/>
    <w:rsid w:val="00294E92"/>
    <w:rsid w:val="00294EB2"/>
    <w:rsid w:val="002953CB"/>
    <w:rsid w:val="0029599F"/>
    <w:rsid w:val="00295B28"/>
    <w:rsid w:val="002961C5"/>
    <w:rsid w:val="00296481"/>
    <w:rsid w:val="0029661A"/>
    <w:rsid w:val="00296EC4"/>
    <w:rsid w:val="002974EC"/>
    <w:rsid w:val="0029767A"/>
    <w:rsid w:val="0029795B"/>
    <w:rsid w:val="002A06FC"/>
    <w:rsid w:val="002A08A3"/>
    <w:rsid w:val="002A0BAB"/>
    <w:rsid w:val="002A0BF9"/>
    <w:rsid w:val="002A10A4"/>
    <w:rsid w:val="002A117F"/>
    <w:rsid w:val="002A1501"/>
    <w:rsid w:val="002A1725"/>
    <w:rsid w:val="002A186A"/>
    <w:rsid w:val="002A1BF8"/>
    <w:rsid w:val="002A2249"/>
    <w:rsid w:val="002A2906"/>
    <w:rsid w:val="002A29F0"/>
    <w:rsid w:val="002A2CAE"/>
    <w:rsid w:val="002A2CC9"/>
    <w:rsid w:val="002A2DE8"/>
    <w:rsid w:val="002A30DA"/>
    <w:rsid w:val="002A359E"/>
    <w:rsid w:val="002A3C56"/>
    <w:rsid w:val="002A43A1"/>
    <w:rsid w:val="002A4573"/>
    <w:rsid w:val="002A4933"/>
    <w:rsid w:val="002A493C"/>
    <w:rsid w:val="002A4A1E"/>
    <w:rsid w:val="002A4E68"/>
    <w:rsid w:val="002A4F52"/>
    <w:rsid w:val="002A5093"/>
    <w:rsid w:val="002A50B3"/>
    <w:rsid w:val="002A5CF8"/>
    <w:rsid w:val="002A615B"/>
    <w:rsid w:val="002A67A6"/>
    <w:rsid w:val="002A6DCA"/>
    <w:rsid w:val="002A6E1C"/>
    <w:rsid w:val="002A6EF6"/>
    <w:rsid w:val="002A6FF1"/>
    <w:rsid w:val="002A75A4"/>
    <w:rsid w:val="002A7CC5"/>
    <w:rsid w:val="002A7E2D"/>
    <w:rsid w:val="002A7F4E"/>
    <w:rsid w:val="002B035E"/>
    <w:rsid w:val="002B041C"/>
    <w:rsid w:val="002B052B"/>
    <w:rsid w:val="002B078D"/>
    <w:rsid w:val="002B0DF7"/>
    <w:rsid w:val="002B0F3D"/>
    <w:rsid w:val="002B100D"/>
    <w:rsid w:val="002B1041"/>
    <w:rsid w:val="002B1900"/>
    <w:rsid w:val="002B1A91"/>
    <w:rsid w:val="002B2292"/>
    <w:rsid w:val="002B25E5"/>
    <w:rsid w:val="002B297F"/>
    <w:rsid w:val="002B2BB2"/>
    <w:rsid w:val="002B2C91"/>
    <w:rsid w:val="002B2DF1"/>
    <w:rsid w:val="002B30C2"/>
    <w:rsid w:val="002B312A"/>
    <w:rsid w:val="002B3530"/>
    <w:rsid w:val="002B39F5"/>
    <w:rsid w:val="002B3F78"/>
    <w:rsid w:val="002B4054"/>
    <w:rsid w:val="002B40D9"/>
    <w:rsid w:val="002B4640"/>
    <w:rsid w:val="002B482A"/>
    <w:rsid w:val="002B4BA3"/>
    <w:rsid w:val="002B5113"/>
    <w:rsid w:val="002B51BC"/>
    <w:rsid w:val="002B52B1"/>
    <w:rsid w:val="002B52E6"/>
    <w:rsid w:val="002B53CC"/>
    <w:rsid w:val="002B5526"/>
    <w:rsid w:val="002B5593"/>
    <w:rsid w:val="002B5A22"/>
    <w:rsid w:val="002B5AEE"/>
    <w:rsid w:val="002B5C47"/>
    <w:rsid w:val="002B6494"/>
    <w:rsid w:val="002B67E0"/>
    <w:rsid w:val="002B6DCE"/>
    <w:rsid w:val="002B6DFA"/>
    <w:rsid w:val="002B6E99"/>
    <w:rsid w:val="002B71CA"/>
    <w:rsid w:val="002B7595"/>
    <w:rsid w:val="002B76FE"/>
    <w:rsid w:val="002B7B93"/>
    <w:rsid w:val="002B7C95"/>
    <w:rsid w:val="002B7D1A"/>
    <w:rsid w:val="002B7DAD"/>
    <w:rsid w:val="002C0002"/>
    <w:rsid w:val="002C0656"/>
    <w:rsid w:val="002C115F"/>
    <w:rsid w:val="002C1730"/>
    <w:rsid w:val="002C1B85"/>
    <w:rsid w:val="002C1BED"/>
    <w:rsid w:val="002C1BF3"/>
    <w:rsid w:val="002C1C9A"/>
    <w:rsid w:val="002C1CDF"/>
    <w:rsid w:val="002C1F52"/>
    <w:rsid w:val="002C2152"/>
    <w:rsid w:val="002C28FA"/>
    <w:rsid w:val="002C2A8B"/>
    <w:rsid w:val="002C2AD6"/>
    <w:rsid w:val="002C3398"/>
    <w:rsid w:val="002C339E"/>
    <w:rsid w:val="002C4116"/>
    <w:rsid w:val="002C42ED"/>
    <w:rsid w:val="002C44F7"/>
    <w:rsid w:val="002C4B74"/>
    <w:rsid w:val="002C4F9E"/>
    <w:rsid w:val="002C53D0"/>
    <w:rsid w:val="002C5554"/>
    <w:rsid w:val="002C56B6"/>
    <w:rsid w:val="002C583A"/>
    <w:rsid w:val="002C598D"/>
    <w:rsid w:val="002C5B55"/>
    <w:rsid w:val="002C5BD1"/>
    <w:rsid w:val="002C5EF4"/>
    <w:rsid w:val="002C623F"/>
    <w:rsid w:val="002C6C85"/>
    <w:rsid w:val="002C6DBD"/>
    <w:rsid w:val="002C6E37"/>
    <w:rsid w:val="002C73F6"/>
    <w:rsid w:val="002C7470"/>
    <w:rsid w:val="002C76B3"/>
    <w:rsid w:val="002C7A5E"/>
    <w:rsid w:val="002C7B27"/>
    <w:rsid w:val="002C7D41"/>
    <w:rsid w:val="002C7FB9"/>
    <w:rsid w:val="002C7FEA"/>
    <w:rsid w:val="002D0259"/>
    <w:rsid w:val="002D0ABC"/>
    <w:rsid w:val="002D0DEA"/>
    <w:rsid w:val="002D10D5"/>
    <w:rsid w:val="002D149F"/>
    <w:rsid w:val="002D1662"/>
    <w:rsid w:val="002D16A9"/>
    <w:rsid w:val="002D1929"/>
    <w:rsid w:val="002D1B37"/>
    <w:rsid w:val="002D231A"/>
    <w:rsid w:val="002D23C7"/>
    <w:rsid w:val="002D2B07"/>
    <w:rsid w:val="002D2EBB"/>
    <w:rsid w:val="002D2F09"/>
    <w:rsid w:val="002D351F"/>
    <w:rsid w:val="002D36C6"/>
    <w:rsid w:val="002D36E0"/>
    <w:rsid w:val="002D3949"/>
    <w:rsid w:val="002D3E4C"/>
    <w:rsid w:val="002D45E3"/>
    <w:rsid w:val="002D4DC5"/>
    <w:rsid w:val="002D57DF"/>
    <w:rsid w:val="002D57E4"/>
    <w:rsid w:val="002D5A6C"/>
    <w:rsid w:val="002D5D8B"/>
    <w:rsid w:val="002D668D"/>
    <w:rsid w:val="002D6710"/>
    <w:rsid w:val="002D6743"/>
    <w:rsid w:val="002D674B"/>
    <w:rsid w:val="002D68C2"/>
    <w:rsid w:val="002D6B6F"/>
    <w:rsid w:val="002D6C1D"/>
    <w:rsid w:val="002D6C67"/>
    <w:rsid w:val="002D6E86"/>
    <w:rsid w:val="002D709F"/>
    <w:rsid w:val="002D737D"/>
    <w:rsid w:val="002D7848"/>
    <w:rsid w:val="002E010B"/>
    <w:rsid w:val="002E0432"/>
    <w:rsid w:val="002E064D"/>
    <w:rsid w:val="002E099A"/>
    <w:rsid w:val="002E0B8B"/>
    <w:rsid w:val="002E0FAA"/>
    <w:rsid w:val="002E15C9"/>
    <w:rsid w:val="002E1A78"/>
    <w:rsid w:val="002E2446"/>
    <w:rsid w:val="002E2984"/>
    <w:rsid w:val="002E2AF7"/>
    <w:rsid w:val="002E2CCB"/>
    <w:rsid w:val="002E2DE2"/>
    <w:rsid w:val="002E2FE3"/>
    <w:rsid w:val="002E3769"/>
    <w:rsid w:val="002E42D6"/>
    <w:rsid w:val="002E47D9"/>
    <w:rsid w:val="002E50B6"/>
    <w:rsid w:val="002E512A"/>
    <w:rsid w:val="002E55C1"/>
    <w:rsid w:val="002E5A68"/>
    <w:rsid w:val="002E5AA7"/>
    <w:rsid w:val="002E6108"/>
    <w:rsid w:val="002E630A"/>
    <w:rsid w:val="002E6BA4"/>
    <w:rsid w:val="002E6D04"/>
    <w:rsid w:val="002E72B4"/>
    <w:rsid w:val="002E7B6C"/>
    <w:rsid w:val="002E7CE1"/>
    <w:rsid w:val="002F0255"/>
    <w:rsid w:val="002F0280"/>
    <w:rsid w:val="002F0310"/>
    <w:rsid w:val="002F0382"/>
    <w:rsid w:val="002F0492"/>
    <w:rsid w:val="002F084D"/>
    <w:rsid w:val="002F0A6D"/>
    <w:rsid w:val="002F0C44"/>
    <w:rsid w:val="002F0E23"/>
    <w:rsid w:val="002F0FEE"/>
    <w:rsid w:val="002F127A"/>
    <w:rsid w:val="002F129C"/>
    <w:rsid w:val="002F157C"/>
    <w:rsid w:val="002F1F77"/>
    <w:rsid w:val="002F20D8"/>
    <w:rsid w:val="002F2317"/>
    <w:rsid w:val="002F23B1"/>
    <w:rsid w:val="002F24BE"/>
    <w:rsid w:val="002F25A2"/>
    <w:rsid w:val="002F262D"/>
    <w:rsid w:val="002F287F"/>
    <w:rsid w:val="002F2C77"/>
    <w:rsid w:val="002F3377"/>
    <w:rsid w:val="002F3C9B"/>
    <w:rsid w:val="002F3EA1"/>
    <w:rsid w:val="002F4A0E"/>
    <w:rsid w:val="002F5452"/>
    <w:rsid w:val="002F55E0"/>
    <w:rsid w:val="002F593B"/>
    <w:rsid w:val="002F5B34"/>
    <w:rsid w:val="002F5F50"/>
    <w:rsid w:val="002F6247"/>
    <w:rsid w:val="002F66A7"/>
    <w:rsid w:val="002F6F8B"/>
    <w:rsid w:val="002F71B6"/>
    <w:rsid w:val="002F759B"/>
    <w:rsid w:val="003000A4"/>
    <w:rsid w:val="003003EA"/>
    <w:rsid w:val="003006BB"/>
    <w:rsid w:val="003009FC"/>
    <w:rsid w:val="003013ED"/>
    <w:rsid w:val="00301538"/>
    <w:rsid w:val="00301B9F"/>
    <w:rsid w:val="00301BDF"/>
    <w:rsid w:val="00301D7E"/>
    <w:rsid w:val="00301EB1"/>
    <w:rsid w:val="0030229E"/>
    <w:rsid w:val="0030240B"/>
    <w:rsid w:val="00302483"/>
    <w:rsid w:val="00302A1B"/>
    <w:rsid w:val="00302BDF"/>
    <w:rsid w:val="00302DB2"/>
    <w:rsid w:val="00302DC5"/>
    <w:rsid w:val="00302FE4"/>
    <w:rsid w:val="0030304D"/>
    <w:rsid w:val="003030DA"/>
    <w:rsid w:val="003033C4"/>
    <w:rsid w:val="003039B1"/>
    <w:rsid w:val="00303C06"/>
    <w:rsid w:val="00303C27"/>
    <w:rsid w:val="003042F7"/>
    <w:rsid w:val="003045EA"/>
    <w:rsid w:val="00304BDA"/>
    <w:rsid w:val="00304CC9"/>
    <w:rsid w:val="00304DB4"/>
    <w:rsid w:val="003059A1"/>
    <w:rsid w:val="00305D30"/>
    <w:rsid w:val="00305D77"/>
    <w:rsid w:val="0030650D"/>
    <w:rsid w:val="003067E7"/>
    <w:rsid w:val="00306B81"/>
    <w:rsid w:val="00306D22"/>
    <w:rsid w:val="00306D81"/>
    <w:rsid w:val="003071A6"/>
    <w:rsid w:val="0030790F"/>
    <w:rsid w:val="00307FA2"/>
    <w:rsid w:val="00310423"/>
    <w:rsid w:val="0031049D"/>
    <w:rsid w:val="003105E1"/>
    <w:rsid w:val="00310974"/>
    <w:rsid w:val="00310BEB"/>
    <w:rsid w:val="0031114B"/>
    <w:rsid w:val="003114C1"/>
    <w:rsid w:val="00311633"/>
    <w:rsid w:val="003118A4"/>
    <w:rsid w:val="00311CA4"/>
    <w:rsid w:val="00311D2C"/>
    <w:rsid w:val="00311FBF"/>
    <w:rsid w:val="003121D8"/>
    <w:rsid w:val="003122A7"/>
    <w:rsid w:val="00312633"/>
    <w:rsid w:val="003127B2"/>
    <w:rsid w:val="00312BFD"/>
    <w:rsid w:val="00312DE1"/>
    <w:rsid w:val="00312F39"/>
    <w:rsid w:val="00313139"/>
    <w:rsid w:val="0031338A"/>
    <w:rsid w:val="003133FB"/>
    <w:rsid w:val="00313587"/>
    <w:rsid w:val="0031370C"/>
    <w:rsid w:val="00313FCE"/>
    <w:rsid w:val="0031407A"/>
    <w:rsid w:val="00314164"/>
    <w:rsid w:val="003142A5"/>
    <w:rsid w:val="003143CE"/>
    <w:rsid w:val="00314C52"/>
    <w:rsid w:val="00314DCA"/>
    <w:rsid w:val="00315128"/>
    <w:rsid w:val="00315153"/>
    <w:rsid w:val="00315162"/>
    <w:rsid w:val="00315AB0"/>
    <w:rsid w:val="00315F03"/>
    <w:rsid w:val="00316176"/>
    <w:rsid w:val="003161DC"/>
    <w:rsid w:val="0031624D"/>
    <w:rsid w:val="003167A0"/>
    <w:rsid w:val="00316801"/>
    <w:rsid w:val="003168E7"/>
    <w:rsid w:val="00316924"/>
    <w:rsid w:val="00316A48"/>
    <w:rsid w:val="00316C7F"/>
    <w:rsid w:val="00316DCD"/>
    <w:rsid w:val="003170AE"/>
    <w:rsid w:val="003172BF"/>
    <w:rsid w:val="0031748B"/>
    <w:rsid w:val="00317640"/>
    <w:rsid w:val="00317A3C"/>
    <w:rsid w:val="00317F01"/>
    <w:rsid w:val="003200DE"/>
    <w:rsid w:val="00320230"/>
    <w:rsid w:val="003203AD"/>
    <w:rsid w:val="003208C1"/>
    <w:rsid w:val="003208DB"/>
    <w:rsid w:val="0032120D"/>
    <w:rsid w:val="003217FD"/>
    <w:rsid w:val="00321AAB"/>
    <w:rsid w:val="00321EBF"/>
    <w:rsid w:val="00322041"/>
    <w:rsid w:val="00322251"/>
    <w:rsid w:val="003223DE"/>
    <w:rsid w:val="0032254B"/>
    <w:rsid w:val="00322F24"/>
    <w:rsid w:val="0032359E"/>
    <w:rsid w:val="003236CC"/>
    <w:rsid w:val="00323780"/>
    <w:rsid w:val="00323914"/>
    <w:rsid w:val="00323BCF"/>
    <w:rsid w:val="00323DD4"/>
    <w:rsid w:val="00323FE2"/>
    <w:rsid w:val="00324040"/>
    <w:rsid w:val="00324209"/>
    <w:rsid w:val="0032423A"/>
    <w:rsid w:val="0032457B"/>
    <w:rsid w:val="0032482C"/>
    <w:rsid w:val="00324932"/>
    <w:rsid w:val="00324B7D"/>
    <w:rsid w:val="0032509B"/>
    <w:rsid w:val="003251F0"/>
    <w:rsid w:val="00325732"/>
    <w:rsid w:val="00325B27"/>
    <w:rsid w:val="00325CC3"/>
    <w:rsid w:val="00325FEB"/>
    <w:rsid w:val="00326032"/>
    <w:rsid w:val="00326110"/>
    <w:rsid w:val="003263E5"/>
    <w:rsid w:val="00326BC4"/>
    <w:rsid w:val="00326E34"/>
    <w:rsid w:val="00326E3E"/>
    <w:rsid w:val="00326EA7"/>
    <w:rsid w:val="00326F74"/>
    <w:rsid w:val="003278A3"/>
    <w:rsid w:val="00327A03"/>
    <w:rsid w:val="00327A2F"/>
    <w:rsid w:val="0033003D"/>
    <w:rsid w:val="0033015F"/>
    <w:rsid w:val="00330347"/>
    <w:rsid w:val="003305EC"/>
    <w:rsid w:val="0033085E"/>
    <w:rsid w:val="00330A36"/>
    <w:rsid w:val="00330A6A"/>
    <w:rsid w:val="003312A6"/>
    <w:rsid w:val="0033135C"/>
    <w:rsid w:val="00331776"/>
    <w:rsid w:val="00331A99"/>
    <w:rsid w:val="00331B3A"/>
    <w:rsid w:val="00331B43"/>
    <w:rsid w:val="00331F8A"/>
    <w:rsid w:val="00332334"/>
    <w:rsid w:val="00332BA2"/>
    <w:rsid w:val="00332DF1"/>
    <w:rsid w:val="0033301F"/>
    <w:rsid w:val="00333367"/>
    <w:rsid w:val="0033363B"/>
    <w:rsid w:val="00333751"/>
    <w:rsid w:val="003339C2"/>
    <w:rsid w:val="00334185"/>
    <w:rsid w:val="003343E7"/>
    <w:rsid w:val="0033493B"/>
    <w:rsid w:val="00334959"/>
    <w:rsid w:val="00334C71"/>
    <w:rsid w:val="00334CA0"/>
    <w:rsid w:val="00334D34"/>
    <w:rsid w:val="00334DC7"/>
    <w:rsid w:val="00334EFA"/>
    <w:rsid w:val="00334F48"/>
    <w:rsid w:val="003351EA"/>
    <w:rsid w:val="00335398"/>
    <w:rsid w:val="003353EE"/>
    <w:rsid w:val="0033569E"/>
    <w:rsid w:val="00335750"/>
    <w:rsid w:val="00336012"/>
    <w:rsid w:val="003360EF"/>
    <w:rsid w:val="003361A6"/>
    <w:rsid w:val="0033693D"/>
    <w:rsid w:val="00336A1F"/>
    <w:rsid w:val="00336C1C"/>
    <w:rsid w:val="00336D15"/>
    <w:rsid w:val="00336D97"/>
    <w:rsid w:val="00336DB0"/>
    <w:rsid w:val="00336ECE"/>
    <w:rsid w:val="0033715A"/>
    <w:rsid w:val="0033718E"/>
    <w:rsid w:val="00337432"/>
    <w:rsid w:val="003374B9"/>
    <w:rsid w:val="00340B3C"/>
    <w:rsid w:val="00340B45"/>
    <w:rsid w:val="0034106C"/>
    <w:rsid w:val="003411A3"/>
    <w:rsid w:val="00341451"/>
    <w:rsid w:val="003414B7"/>
    <w:rsid w:val="003417D9"/>
    <w:rsid w:val="003418EE"/>
    <w:rsid w:val="00341B75"/>
    <w:rsid w:val="00341D20"/>
    <w:rsid w:val="00341D64"/>
    <w:rsid w:val="003420A3"/>
    <w:rsid w:val="00342156"/>
    <w:rsid w:val="003421F9"/>
    <w:rsid w:val="00342B02"/>
    <w:rsid w:val="00342BAF"/>
    <w:rsid w:val="00342DDB"/>
    <w:rsid w:val="00342EDA"/>
    <w:rsid w:val="00343156"/>
    <w:rsid w:val="00343E98"/>
    <w:rsid w:val="00343F7C"/>
    <w:rsid w:val="0034433C"/>
    <w:rsid w:val="003446C0"/>
    <w:rsid w:val="00344F38"/>
    <w:rsid w:val="003450A9"/>
    <w:rsid w:val="00345201"/>
    <w:rsid w:val="003455E9"/>
    <w:rsid w:val="003456FF"/>
    <w:rsid w:val="00345C59"/>
    <w:rsid w:val="00345EAD"/>
    <w:rsid w:val="00346045"/>
    <w:rsid w:val="00346230"/>
    <w:rsid w:val="0034697F"/>
    <w:rsid w:val="00346E63"/>
    <w:rsid w:val="00346EF3"/>
    <w:rsid w:val="0034712C"/>
    <w:rsid w:val="00347356"/>
    <w:rsid w:val="00347A04"/>
    <w:rsid w:val="00347CE1"/>
    <w:rsid w:val="00347D1B"/>
    <w:rsid w:val="00347DD5"/>
    <w:rsid w:val="00347ED3"/>
    <w:rsid w:val="00347F2C"/>
    <w:rsid w:val="0035001B"/>
    <w:rsid w:val="00350445"/>
    <w:rsid w:val="0035063C"/>
    <w:rsid w:val="00350882"/>
    <w:rsid w:val="00350D3D"/>
    <w:rsid w:val="00350E31"/>
    <w:rsid w:val="003510EC"/>
    <w:rsid w:val="00351422"/>
    <w:rsid w:val="00351467"/>
    <w:rsid w:val="0035154F"/>
    <w:rsid w:val="003515BB"/>
    <w:rsid w:val="003518DE"/>
    <w:rsid w:val="00351D11"/>
    <w:rsid w:val="00351F35"/>
    <w:rsid w:val="0035264B"/>
    <w:rsid w:val="003530A7"/>
    <w:rsid w:val="00353175"/>
    <w:rsid w:val="003532A6"/>
    <w:rsid w:val="003535AC"/>
    <w:rsid w:val="00353B65"/>
    <w:rsid w:val="00353D3B"/>
    <w:rsid w:val="0035440A"/>
    <w:rsid w:val="0035479A"/>
    <w:rsid w:val="00354A3A"/>
    <w:rsid w:val="00354D7F"/>
    <w:rsid w:val="003551B4"/>
    <w:rsid w:val="00355491"/>
    <w:rsid w:val="003554F8"/>
    <w:rsid w:val="00355650"/>
    <w:rsid w:val="003557F9"/>
    <w:rsid w:val="00355EE3"/>
    <w:rsid w:val="00356138"/>
    <w:rsid w:val="00356BAC"/>
    <w:rsid w:val="003571BA"/>
    <w:rsid w:val="003573E2"/>
    <w:rsid w:val="003576AC"/>
    <w:rsid w:val="00357BB4"/>
    <w:rsid w:val="0036048D"/>
    <w:rsid w:val="003604C6"/>
    <w:rsid w:val="00360670"/>
    <w:rsid w:val="0036072A"/>
    <w:rsid w:val="003609AA"/>
    <w:rsid w:val="00360A88"/>
    <w:rsid w:val="00360AE3"/>
    <w:rsid w:val="00360BBB"/>
    <w:rsid w:val="003612DC"/>
    <w:rsid w:val="0036139C"/>
    <w:rsid w:val="003616B3"/>
    <w:rsid w:val="0036171F"/>
    <w:rsid w:val="0036187C"/>
    <w:rsid w:val="003619B9"/>
    <w:rsid w:val="00361F83"/>
    <w:rsid w:val="00362030"/>
    <w:rsid w:val="003626AD"/>
    <w:rsid w:val="0036270F"/>
    <w:rsid w:val="00362843"/>
    <w:rsid w:val="0036298F"/>
    <w:rsid w:val="00362BB0"/>
    <w:rsid w:val="00362D62"/>
    <w:rsid w:val="00362D65"/>
    <w:rsid w:val="00362E51"/>
    <w:rsid w:val="00362F3D"/>
    <w:rsid w:val="00363104"/>
    <w:rsid w:val="00364051"/>
    <w:rsid w:val="0036440D"/>
    <w:rsid w:val="00364557"/>
    <w:rsid w:val="00364657"/>
    <w:rsid w:val="00364997"/>
    <w:rsid w:val="00364A69"/>
    <w:rsid w:val="00364A6E"/>
    <w:rsid w:val="00364B48"/>
    <w:rsid w:val="00364C49"/>
    <w:rsid w:val="00365305"/>
    <w:rsid w:val="00365346"/>
    <w:rsid w:val="00366151"/>
    <w:rsid w:val="00366658"/>
    <w:rsid w:val="003666B0"/>
    <w:rsid w:val="00366A2E"/>
    <w:rsid w:val="00366A9D"/>
    <w:rsid w:val="00366C5E"/>
    <w:rsid w:val="00366E16"/>
    <w:rsid w:val="00367044"/>
    <w:rsid w:val="003671D7"/>
    <w:rsid w:val="00367A62"/>
    <w:rsid w:val="00367D0D"/>
    <w:rsid w:val="00367E4C"/>
    <w:rsid w:val="00367EB5"/>
    <w:rsid w:val="003700B7"/>
    <w:rsid w:val="00370131"/>
    <w:rsid w:val="00370324"/>
    <w:rsid w:val="00370395"/>
    <w:rsid w:val="00370400"/>
    <w:rsid w:val="003705A7"/>
    <w:rsid w:val="003707E7"/>
    <w:rsid w:val="00370999"/>
    <w:rsid w:val="00370A4A"/>
    <w:rsid w:val="00370B85"/>
    <w:rsid w:val="00370C66"/>
    <w:rsid w:val="003711AB"/>
    <w:rsid w:val="00371539"/>
    <w:rsid w:val="00371808"/>
    <w:rsid w:val="003719AE"/>
    <w:rsid w:val="00371A81"/>
    <w:rsid w:val="00371BB8"/>
    <w:rsid w:val="00371CD8"/>
    <w:rsid w:val="00371D7B"/>
    <w:rsid w:val="00372192"/>
    <w:rsid w:val="00372E86"/>
    <w:rsid w:val="00372F22"/>
    <w:rsid w:val="00373070"/>
    <w:rsid w:val="003733E6"/>
    <w:rsid w:val="0037352A"/>
    <w:rsid w:val="00373BB6"/>
    <w:rsid w:val="00374CB3"/>
    <w:rsid w:val="003750A7"/>
    <w:rsid w:val="0037529C"/>
    <w:rsid w:val="003753BE"/>
    <w:rsid w:val="00375A55"/>
    <w:rsid w:val="00375A67"/>
    <w:rsid w:val="00375C2C"/>
    <w:rsid w:val="00375D6D"/>
    <w:rsid w:val="00376125"/>
    <w:rsid w:val="003761E3"/>
    <w:rsid w:val="003764E4"/>
    <w:rsid w:val="00376833"/>
    <w:rsid w:val="00376901"/>
    <w:rsid w:val="00376939"/>
    <w:rsid w:val="00376BA5"/>
    <w:rsid w:val="003771EB"/>
    <w:rsid w:val="00377628"/>
    <w:rsid w:val="0037764C"/>
    <w:rsid w:val="00377848"/>
    <w:rsid w:val="00377A2D"/>
    <w:rsid w:val="00377AC8"/>
    <w:rsid w:val="00377ED6"/>
    <w:rsid w:val="00380467"/>
    <w:rsid w:val="00380492"/>
    <w:rsid w:val="00380959"/>
    <w:rsid w:val="00380E33"/>
    <w:rsid w:val="003812E7"/>
    <w:rsid w:val="00381470"/>
    <w:rsid w:val="003815FF"/>
    <w:rsid w:val="00381C4C"/>
    <w:rsid w:val="00381F59"/>
    <w:rsid w:val="00381F8E"/>
    <w:rsid w:val="00382015"/>
    <w:rsid w:val="00382330"/>
    <w:rsid w:val="00382645"/>
    <w:rsid w:val="003826E1"/>
    <w:rsid w:val="00382940"/>
    <w:rsid w:val="00382BA7"/>
    <w:rsid w:val="00382BE0"/>
    <w:rsid w:val="00382C31"/>
    <w:rsid w:val="00382D89"/>
    <w:rsid w:val="00382EF3"/>
    <w:rsid w:val="0038300F"/>
    <w:rsid w:val="00383031"/>
    <w:rsid w:val="00383CB2"/>
    <w:rsid w:val="00384573"/>
    <w:rsid w:val="0038462D"/>
    <w:rsid w:val="003846BA"/>
    <w:rsid w:val="003846C8"/>
    <w:rsid w:val="003846F2"/>
    <w:rsid w:val="003846FA"/>
    <w:rsid w:val="003848F4"/>
    <w:rsid w:val="00384A56"/>
    <w:rsid w:val="00385100"/>
    <w:rsid w:val="0038532A"/>
    <w:rsid w:val="003857FF"/>
    <w:rsid w:val="00385AA8"/>
    <w:rsid w:val="00385B95"/>
    <w:rsid w:val="00385BE8"/>
    <w:rsid w:val="00385C11"/>
    <w:rsid w:val="00385C17"/>
    <w:rsid w:val="00385D76"/>
    <w:rsid w:val="003860B9"/>
    <w:rsid w:val="00386449"/>
    <w:rsid w:val="0038652A"/>
    <w:rsid w:val="00386583"/>
    <w:rsid w:val="00386A6D"/>
    <w:rsid w:val="00386C2A"/>
    <w:rsid w:val="00386C31"/>
    <w:rsid w:val="00387253"/>
    <w:rsid w:val="003873B3"/>
    <w:rsid w:val="003874E6"/>
    <w:rsid w:val="003874F2"/>
    <w:rsid w:val="00387663"/>
    <w:rsid w:val="0038793B"/>
    <w:rsid w:val="0038797B"/>
    <w:rsid w:val="00387BA1"/>
    <w:rsid w:val="00387BC1"/>
    <w:rsid w:val="00387E52"/>
    <w:rsid w:val="00390145"/>
    <w:rsid w:val="003902CD"/>
    <w:rsid w:val="00390416"/>
    <w:rsid w:val="0039052D"/>
    <w:rsid w:val="00390AD6"/>
    <w:rsid w:val="00390D67"/>
    <w:rsid w:val="00390DB3"/>
    <w:rsid w:val="00390E55"/>
    <w:rsid w:val="00391094"/>
    <w:rsid w:val="00391FD4"/>
    <w:rsid w:val="0039252C"/>
    <w:rsid w:val="003926F5"/>
    <w:rsid w:val="00392812"/>
    <w:rsid w:val="00392DDE"/>
    <w:rsid w:val="00393202"/>
    <w:rsid w:val="003933D5"/>
    <w:rsid w:val="003936D2"/>
    <w:rsid w:val="003937E5"/>
    <w:rsid w:val="0039388D"/>
    <w:rsid w:val="00393A93"/>
    <w:rsid w:val="00393C7F"/>
    <w:rsid w:val="00393E31"/>
    <w:rsid w:val="00393E52"/>
    <w:rsid w:val="0039418E"/>
    <w:rsid w:val="00394AB1"/>
    <w:rsid w:val="00394BD1"/>
    <w:rsid w:val="00394DFF"/>
    <w:rsid w:val="00394F15"/>
    <w:rsid w:val="003951D7"/>
    <w:rsid w:val="00395328"/>
    <w:rsid w:val="003959B2"/>
    <w:rsid w:val="00395CED"/>
    <w:rsid w:val="00395F21"/>
    <w:rsid w:val="00396418"/>
    <w:rsid w:val="003965B4"/>
    <w:rsid w:val="0039692C"/>
    <w:rsid w:val="00396B95"/>
    <w:rsid w:val="0039761E"/>
    <w:rsid w:val="00397764"/>
    <w:rsid w:val="003977DC"/>
    <w:rsid w:val="0039793D"/>
    <w:rsid w:val="003A0168"/>
    <w:rsid w:val="003A0591"/>
    <w:rsid w:val="003A0834"/>
    <w:rsid w:val="003A0863"/>
    <w:rsid w:val="003A1D4D"/>
    <w:rsid w:val="003A1FB2"/>
    <w:rsid w:val="003A2059"/>
    <w:rsid w:val="003A206E"/>
    <w:rsid w:val="003A20FA"/>
    <w:rsid w:val="003A2112"/>
    <w:rsid w:val="003A225D"/>
    <w:rsid w:val="003A24DE"/>
    <w:rsid w:val="003A25B9"/>
    <w:rsid w:val="003A25ED"/>
    <w:rsid w:val="003A2A70"/>
    <w:rsid w:val="003A2B43"/>
    <w:rsid w:val="003A2CE0"/>
    <w:rsid w:val="003A2F36"/>
    <w:rsid w:val="003A311A"/>
    <w:rsid w:val="003A3454"/>
    <w:rsid w:val="003A345B"/>
    <w:rsid w:val="003A3620"/>
    <w:rsid w:val="003A38BB"/>
    <w:rsid w:val="003A3EAF"/>
    <w:rsid w:val="003A4135"/>
    <w:rsid w:val="003A444B"/>
    <w:rsid w:val="003A45E9"/>
    <w:rsid w:val="003A5577"/>
    <w:rsid w:val="003A5E0D"/>
    <w:rsid w:val="003A5FD0"/>
    <w:rsid w:val="003A629E"/>
    <w:rsid w:val="003A67EC"/>
    <w:rsid w:val="003A760D"/>
    <w:rsid w:val="003A7B57"/>
    <w:rsid w:val="003B0270"/>
    <w:rsid w:val="003B033C"/>
    <w:rsid w:val="003B0664"/>
    <w:rsid w:val="003B07EF"/>
    <w:rsid w:val="003B0D58"/>
    <w:rsid w:val="003B0E72"/>
    <w:rsid w:val="003B1431"/>
    <w:rsid w:val="003B1798"/>
    <w:rsid w:val="003B17E1"/>
    <w:rsid w:val="003B1858"/>
    <w:rsid w:val="003B1B55"/>
    <w:rsid w:val="003B1DB9"/>
    <w:rsid w:val="003B1E80"/>
    <w:rsid w:val="003B23CA"/>
    <w:rsid w:val="003B2476"/>
    <w:rsid w:val="003B25C6"/>
    <w:rsid w:val="003B2D0D"/>
    <w:rsid w:val="003B2D53"/>
    <w:rsid w:val="003B3785"/>
    <w:rsid w:val="003B3C70"/>
    <w:rsid w:val="003B3EEF"/>
    <w:rsid w:val="003B41D9"/>
    <w:rsid w:val="003B42D1"/>
    <w:rsid w:val="003B4364"/>
    <w:rsid w:val="003B48E6"/>
    <w:rsid w:val="003B4910"/>
    <w:rsid w:val="003B4CB0"/>
    <w:rsid w:val="003B545A"/>
    <w:rsid w:val="003B5646"/>
    <w:rsid w:val="003B5E9B"/>
    <w:rsid w:val="003B6358"/>
    <w:rsid w:val="003B672E"/>
    <w:rsid w:val="003B67AA"/>
    <w:rsid w:val="003B744B"/>
    <w:rsid w:val="003B75D4"/>
    <w:rsid w:val="003B7674"/>
    <w:rsid w:val="003B78CF"/>
    <w:rsid w:val="003B7B80"/>
    <w:rsid w:val="003B7BC5"/>
    <w:rsid w:val="003B7BDC"/>
    <w:rsid w:val="003B7C31"/>
    <w:rsid w:val="003B7D3A"/>
    <w:rsid w:val="003B7FCE"/>
    <w:rsid w:val="003C05D9"/>
    <w:rsid w:val="003C0864"/>
    <w:rsid w:val="003C0969"/>
    <w:rsid w:val="003C0A55"/>
    <w:rsid w:val="003C0ECA"/>
    <w:rsid w:val="003C1317"/>
    <w:rsid w:val="003C172B"/>
    <w:rsid w:val="003C185A"/>
    <w:rsid w:val="003C18E5"/>
    <w:rsid w:val="003C1A56"/>
    <w:rsid w:val="003C1B70"/>
    <w:rsid w:val="003C1B87"/>
    <w:rsid w:val="003C1E2D"/>
    <w:rsid w:val="003C1EA3"/>
    <w:rsid w:val="003C1F8D"/>
    <w:rsid w:val="003C208B"/>
    <w:rsid w:val="003C22AE"/>
    <w:rsid w:val="003C2A01"/>
    <w:rsid w:val="003C2AB4"/>
    <w:rsid w:val="003C2EDF"/>
    <w:rsid w:val="003C3394"/>
    <w:rsid w:val="003C357C"/>
    <w:rsid w:val="003C37E9"/>
    <w:rsid w:val="003C383C"/>
    <w:rsid w:val="003C3956"/>
    <w:rsid w:val="003C399D"/>
    <w:rsid w:val="003C3C2C"/>
    <w:rsid w:val="003C3C59"/>
    <w:rsid w:val="003C400A"/>
    <w:rsid w:val="003C426A"/>
    <w:rsid w:val="003C4623"/>
    <w:rsid w:val="003C4A4D"/>
    <w:rsid w:val="003C4B21"/>
    <w:rsid w:val="003C5206"/>
    <w:rsid w:val="003C544F"/>
    <w:rsid w:val="003C55C3"/>
    <w:rsid w:val="003C58DC"/>
    <w:rsid w:val="003C5926"/>
    <w:rsid w:val="003C614A"/>
    <w:rsid w:val="003C6A09"/>
    <w:rsid w:val="003C7035"/>
    <w:rsid w:val="003C731E"/>
    <w:rsid w:val="003C7C65"/>
    <w:rsid w:val="003C7D3C"/>
    <w:rsid w:val="003C7F31"/>
    <w:rsid w:val="003D02FC"/>
    <w:rsid w:val="003D0336"/>
    <w:rsid w:val="003D07FA"/>
    <w:rsid w:val="003D0AD3"/>
    <w:rsid w:val="003D0EDD"/>
    <w:rsid w:val="003D0F20"/>
    <w:rsid w:val="003D1234"/>
    <w:rsid w:val="003D1297"/>
    <w:rsid w:val="003D13E4"/>
    <w:rsid w:val="003D1610"/>
    <w:rsid w:val="003D1662"/>
    <w:rsid w:val="003D18EE"/>
    <w:rsid w:val="003D1C4A"/>
    <w:rsid w:val="003D1EEF"/>
    <w:rsid w:val="003D3285"/>
    <w:rsid w:val="003D333A"/>
    <w:rsid w:val="003D39E7"/>
    <w:rsid w:val="003D39FC"/>
    <w:rsid w:val="003D3C2B"/>
    <w:rsid w:val="003D3C65"/>
    <w:rsid w:val="003D3CE6"/>
    <w:rsid w:val="003D3DC3"/>
    <w:rsid w:val="003D42C0"/>
    <w:rsid w:val="003D449A"/>
    <w:rsid w:val="003D472A"/>
    <w:rsid w:val="003D4FE0"/>
    <w:rsid w:val="003D501A"/>
    <w:rsid w:val="003D508F"/>
    <w:rsid w:val="003D522C"/>
    <w:rsid w:val="003D52EB"/>
    <w:rsid w:val="003D560C"/>
    <w:rsid w:val="003D5684"/>
    <w:rsid w:val="003D594D"/>
    <w:rsid w:val="003D5A0B"/>
    <w:rsid w:val="003D5E0C"/>
    <w:rsid w:val="003D5E4C"/>
    <w:rsid w:val="003D603B"/>
    <w:rsid w:val="003D6175"/>
    <w:rsid w:val="003D62AA"/>
    <w:rsid w:val="003D62FD"/>
    <w:rsid w:val="003D6DCC"/>
    <w:rsid w:val="003D7006"/>
    <w:rsid w:val="003D747F"/>
    <w:rsid w:val="003D7859"/>
    <w:rsid w:val="003D79DF"/>
    <w:rsid w:val="003D7C04"/>
    <w:rsid w:val="003D7EAD"/>
    <w:rsid w:val="003E0383"/>
    <w:rsid w:val="003E04C5"/>
    <w:rsid w:val="003E069A"/>
    <w:rsid w:val="003E0841"/>
    <w:rsid w:val="003E0CBB"/>
    <w:rsid w:val="003E0DEC"/>
    <w:rsid w:val="003E1393"/>
    <w:rsid w:val="003E1A0A"/>
    <w:rsid w:val="003E1B38"/>
    <w:rsid w:val="003E1CB2"/>
    <w:rsid w:val="003E1CCE"/>
    <w:rsid w:val="003E2797"/>
    <w:rsid w:val="003E29C5"/>
    <w:rsid w:val="003E2BB2"/>
    <w:rsid w:val="003E3572"/>
    <w:rsid w:val="003E3627"/>
    <w:rsid w:val="003E3639"/>
    <w:rsid w:val="003E3C96"/>
    <w:rsid w:val="003E3E77"/>
    <w:rsid w:val="003E3FD0"/>
    <w:rsid w:val="003E43C4"/>
    <w:rsid w:val="003E4406"/>
    <w:rsid w:val="003E446F"/>
    <w:rsid w:val="003E4594"/>
    <w:rsid w:val="003E4BAD"/>
    <w:rsid w:val="003E4F62"/>
    <w:rsid w:val="003E5069"/>
    <w:rsid w:val="003E52F3"/>
    <w:rsid w:val="003E55EA"/>
    <w:rsid w:val="003E57F6"/>
    <w:rsid w:val="003E5BC7"/>
    <w:rsid w:val="003E5E6D"/>
    <w:rsid w:val="003E5EC6"/>
    <w:rsid w:val="003E5F15"/>
    <w:rsid w:val="003E65DD"/>
    <w:rsid w:val="003E6644"/>
    <w:rsid w:val="003E6808"/>
    <w:rsid w:val="003E681A"/>
    <w:rsid w:val="003E6B0A"/>
    <w:rsid w:val="003E6BD1"/>
    <w:rsid w:val="003E7057"/>
    <w:rsid w:val="003E70E5"/>
    <w:rsid w:val="003E7539"/>
    <w:rsid w:val="003E7596"/>
    <w:rsid w:val="003E7C26"/>
    <w:rsid w:val="003E7C2C"/>
    <w:rsid w:val="003E7C42"/>
    <w:rsid w:val="003E7D07"/>
    <w:rsid w:val="003F007D"/>
    <w:rsid w:val="003F073A"/>
    <w:rsid w:val="003F0C21"/>
    <w:rsid w:val="003F0C7D"/>
    <w:rsid w:val="003F0EEC"/>
    <w:rsid w:val="003F1D9D"/>
    <w:rsid w:val="003F2037"/>
    <w:rsid w:val="003F26CB"/>
    <w:rsid w:val="003F2719"/>
    <w:rsid w:val="003F290B"/>
    <w:rsid w:val="003F2953"/>
    <w:rsid w:val="003F2B1D"/>
    <w:rsid w:val="003F2DDC"/>
    <w:rsid w:val="003F3237"/>
    <w:rsid w:val="003F331D"/>
    <w:rsid w:val="003F3418"/>
    <w:rsid w:val="003F3595"/>
    <w:rsid w:val="003F35DB"/>
    <w:rsid w:val="003F3615"/>
    <w:rsid w:val="003F362C"/>
    <w:rsid w:val="003F39F6"/>
    <w:rsid w:val="003F3B93"/>
    <w:rsid w:val="003F3E18"/>
    <w:rsid w:val="003F3E5A"/>
    <w:rsid w:val="003F4175"/>
    <w:rsid w:val="003F469A"/>
    <w:rsid w:val="003F4718"/>
    <w:rsid w:val="003F471A"/>
    <w:rsid w:val="003F4A84"/>
    <w:rsid w:val="003F4FBB"/>
    <w:rsid w:val="003F53E7"/>
    <w:rsid w:val="003F5845"/>
    <w:rsid w:val="003F58E8"/>
    <w:rsid w:val="003F5982"/>
    <w:rsid w:val="003F625D"/>
    <w:rsid w:val="003F6B7C"/>
    <w:rsid w:val="003F6D49"/>
    <w:rsid w:val="003F6E19"/>
    <w:rsid w:val="003F6F51"/>
    <w:rsid w:val="003F7003"/>
    <w:rsid w:val="003F711D"/>
    <w:rsid w:val="003F7261"/>
    <w:rsid w:val="003F7677"/>
    <w:rsid w:val="003F76AA"/>
    <w:rsid w:val="003F76E9"/>
    <w:rsid w:val="003F77D4"/>
    <w:rsid w:val="003F7AB9"/>
    <w:rsid w:val="003F7E30"/>
    <w:rsid w:val="004004D2"/>
    <w:rsid w:val="00400828"/>
    <w:rsid w:val="004008CB"/>
    <w:rsid w:val="00400E47"/>
    <w:rsid w:val="0040166E"/>
    <w:rsid w:val="00401C3D"/>
    <w:rsid w:val="004022CE"/>
    <w:rsid w:val="004023A3"/>
    <w:rsid w:val="004024F9"/>
    <w:rsid w:val="00402513"/>
    <w:rsid w:val="00402CCA"/>
    <w:rsid w:val="00402D21"/>
    <w:rsid w:val="00402EEC"/>
    <w:rsid w:val="00403251"/>
    <w:rsid w:val="00403304"/>
    <w:rsid w:val="0040395E"/>
    <w:rsid w:val="00403A43"/>
    <w:rsid w:val="00403ED4"/>
    <w:rsid w:val="00403FBF"/>
    <w:rsid w:val="00404840"/>
    <w:rsid w:val="00404B17"/>
    <w:rsid w:val="00404B58"/>
    <w:rsid w:val="00404B6E"/>
    <w:rsid w:val="00404C73"/>
    <w:rsid w:val="00405571"/>
    <w:rsid w:val="0040567B"/>
    <w:rsid w:val="0040568F"/>
    <w:rsid w:val="00405702"/>
    <w:rsid w:val="00405C0B"/>
    <w:rsid w:val="00405EE7"/>
    <w:rsid w:val="0040600F"/>
    <w:rsid w:val="00406014"/>
    <w:rsid w:val="004062D4"/>
    <w:rsid w:val="004066C1"/>
    <w:rsid w:val="004067C5"/>
    <w:rsid w:val="0040680E"/>
    <w:rsid w:val="00406897"/>
    <w:rsid w:val="0040699C"/>
    <w:rsid w:val="004069C2"/>
    <w:rsid w:val="00406E2B"/>
    <w:rsid w:val="00407076"/>
    <w:rsid w:val="0040728D"/>
    <w:rsid w:val="004076FD"/>
    <w:rsid w:val="00407785"/>
    <w:rsid w:val="004077DE"/>
    <w:rsid w:val="00407C37"/>
    <w:rsid w:val="00407E6E"/>
    <w:rsid w:val="00410201"/>
    <w:rsid w:val="0041024D"/>
    <w:rsid w:val="00410458"/>
    <w:rsid w:val="004104D4"/>
    <w:rsid w:val="004106EA"/>
    <w:rsid w:val="00410B13"/>
    <w:rsid w:val="00410D11"/>
    <w:rsid w:val="0041122B"/>
    <w:rsid w:val="00411650"/>
    <w:rsid w:val="0041182B"/>
    <w:rsid w:val="00411C5D"/>
    <w:rsid w:val="00412071"/>
    <w:rsid w:val="0041214A"/>
    <w:rsid w:val="004122EB"/>
    <w:rsid w:val="00412448"/>
    <w:rsid w:val="00412832"/>
    <w:rsid w:val="00412BD7"/>
    <w:rsid w:val="004131CD"/>
    <w:rsid w:val="0041372D"/>
    <w:rsid w:val="004139AC"/>
    <w:rsid w:val="00413E09"/>
    <w:rsid w:val="00413F02"/>
    <w:rsid w:val="00414128"/>
    <w:rsid w:val="00414AD7"/>
    <w:rsid w:val="00414D79"/>
    <w:rsid w:val="00414F40"/>
    <w:rsid w:val="004152AB"/>
    <w:rsid w:val="00415449"/>
    <w:rsid w:val="0041556B"/>
    <w:rsid w:val="0041563C"/>
    <w:rsid w:val="0041586B"/>
    <w:rsid w:val="004159A1"/>
    <w:rsid w:val="00415A1A"/>
    <w:rsid w:val="00415B55"/>
    <w:rsid w:val="00416B38"/>
    <w:rsid w:val="00417022"/>
    <w:rsid w:val="004172A7"/>
    <w:rsid w:val="004177E2"/>
    <w:rsid w:val="00417874"/>
    <w:rsid w:val="00417964"/>
    <w:rsid w:val="00417CE3"/>
    <w:rsid w:val="00417EBA"/>
    <w:rsid w:val="00420885"/>
    <w:rsid w:val="00420A18"/>
    <w:rsid w:val="00420BFB"/>
    <w:rsid w:val="00420E26"/>
    <w:rsid w:val="0042105F"/>
    <w:rsid w:val="0042153F"/>
    <w:rsid w:val="00422007"/>
    <w:rsid w:val="00422166"/>
    <w:rsid w:val="00422506"/>
    <w:rsid w:val="004225C9"/>
    <w:rsid w:val="00423365"/>
    <w:rsid w:val="00423440"/>
    <w:rsid w:val="00423C71"/>
    <w:rsid w:val="00423D2C"/>
    <w:rsid w:val="00423F62"/>
    <w:rsid w:val="00424042"/>
    <w:rsid w:val="0042415B"/>
    <w:rsid w:val="0042458B"/>
    <w:rsid w:val="004245C9"/>
    <w:rsid w:val="004248EA"/>
    <w:rsid w:val="0042589A"/>
    <w:rsid w:val="00425A84"/>
    <w:rsid w:val="00425B72"/>
    <w:rsid w:val="00425C88"/>
    <w:rsid w:val="00425DD0"/>
    <w:rsid w:val="00425F81"/>
    <w:rsid w:val="0042606A"/>
    <w:rsid w:val="004260D6"/>
    <w:rsid w:val="0042620E"/>
    <w:rsid w:val="0042634E"/>
    <w:rsid w:val="004266A9"/>
    <w:rsid w:val="00426823"/>
    <w:rsid w:val="00426DB1"/>
    <w:rsid w:val="00426E19"/>
    <w:rsid w:val="0042786D"/>
    <w:rsid w:val="00427950"/>
    <w:rsid w:val="00427DFF"/>
    <w:rsid w:val="00427F36"/>
    <w:rsid w:val="004300E0"/>
    <w:rsid w:val="00430336"/>
    <w:rsid w:val="0043038E"/>
    <w:rsid w:val="004304F8"/>
    <w:rsid w:val="0043073C"/>
    <w:rsid w:val="00430A0F"/>
    <w:rsid w:val="00430B23"/>
    <w:rsid w:val="0043119A"/>
    <w:rsid w:val="00431353"/>
    <w:rsid w:val="0043137E"/>
    <w:rsid w:val="004315CA"/>
    <w:rsid w:val="00431AF5"/>
    <w:rsid w:val="00431D3E"/>
    <w:rsid w:val="00432375"/>
    <w:rsid w:val="0043239A"/>
    <w:rsid w:val="0043289B"/>
    <w:rsid w:val="00432C9A"/>
    <w:rsid w:val="00432DC7"/>
    <w:rsid w:val="00433108"/>
    <w:rsid w:val="00433305"/>
    <w:rsid w:val="00433489"/>
    <w:rsid w:val="004334AE"/>
    <w:rsid w:val="00433CC1"/>
    <w:rsid w:val="00433E8F"/>
    <w:rsid w:val="004347D1"/>
    <w:rsid w:val="00434875"/>
    <w:rsid w:val="00434ACB"/>
    <w:rsid w:val="00434DDD"/>
    <w:rsid w:val="00435BC9"/>
    <w:rsid w:val="00435D48"/>
    <w:rsid w:val="00435EFF"/>
    <w:rsid w:val="004360D9"/>
    <w:rsid w:val="00436184"/>
    <w:rsid w:val="0043637E"/>
    <w:rsid w:val="004363BD"/>
    <w:rsid w:val="00436472"/>
    <w:rsid w:val="00436743"/>
    <w:rsid w:val="0043683F"/>
    <w:rsid w:val="00436FA2"/>
    <w:rsid w:val="00437205"/>
    <w:rsid w:val="00437387"/>
    <w:rsid w:val="0043744E"/>
    <w:rsid w:val="004401B9"/>
    <w:rsid w:val="00440446"/>
    <w:rsid w:val="0044087D"/>
    <w:rsid w:val="00440944"/>
    <w:rsid w:val="00440BCA"/>
    <w:rsid w:val="00441B5B"/>
    <w:rsid w:val="00441C02"/>
    <w:rsid w:val="00441FB8"/>
    <w:rsid w:val="004425BC"/>
    <w:rsid w:val="00442C23"/>
    <w:rsid w:val="00442F80"/>
    <w:rsid w:val="00443747"/>
    <w:rsid w:val="00443827"/>
    <w:rsid w:val="00443E62"/>
    <w:rsid w:val="00443F7C"/>
    <w:rsid w:val="00444AF7"/>
    <w:rsid w:val="00444B76"/>
    <w:rsid w:val="00445375"/>
    <w:rsid w:val="00445DA6"/>
    <w:rsid w:val="00445E1B"/>
    <w:rsid w:val="00446704"/>
    <w:rsid w:val="0044718E"/>
    <w:rsid w:val="004471C4"/>
    <w:rsid w:val="0044739C"/>
    <w:rsid w:val="004474AB"/>
    <w:rsid w:val="0044756A"/>
    <w:rsid w:val="00447803"/>
    <w:rsid w:val="004478DD"/>
    <w:rsid w:val="00447E99"/>
    <w:rsid w:val="004500E1"/>
    <w:rsid w:val="0045076C"/>
    <w:rsid w:val="004507C2"/>
    <w:rsid w:val="00450804"/>
    <w:rsid w:val="00450CDF"/>
    <w:rsid w:val="00450EA6"/>
    <w:rsid w:val="00451329"/>
    <w:rsid w:val="004514D7"/>
    <w:rsid w:val="004518B4"/>
    <w:rsid w:val="004519C2"/>
    <w:rsid w:val="00451F0C"/>
    <w:rsid w:val="00452172"/>
    <w:rsid w:val="00452575"/>
    <w:rsid w:val="00452A66"/>
    <w:rsid w:val="0045310A"/>
    <w:rsid w:val="004534D9"/>
    <w:rsid w:val="00453642"/>
    <w:rsid w:val="00453C5E"/>
    <w:rsid w:val="00454017"/>
    <w:rsid w:val="00454540"/>
    <w:rsid w:val="00454D11"/>
    <w:rsid w:val="00454D4A"/>
    <w:rsid w:val="00454DDC"/>
    <w:rsid w:val="00454DF3"/>
    <w:rsid w:val="00454FA2"/>
    <w:rsid w:val="00456159"/>
    <w:rsid w:val="00456273"/>
    <w:rsid w:val="004566F8"/>
    <w:rsid w:val="00456881"/>
    <w:rsid w:val="004569AD"/>
    <w:rsid w:val="0045713E"/>
    <w:rsid w:val="00457BB0"/>
    <w:rsid w:val="00457D14"/>
    <w:rsid w:val="00457EDC"/>
    <w:rsid w:val="00460039"/>
    <w:rsid w:val="00460674"/>
    <w:rsid w:val="00460A5B"/>
    <w:rsid w:val="00460D22"/>
    <w:rsid w:val="00460D5F"/>
    <w:rsid w:val="00460DA6"/>
    <w:rsid w:val="00460F79"/>
    <w:rsid w:val="00461477"/>
    <w:rsid w:val="004617AD"/>
    <w:rsid w:val="00461A57"/>
    <w:rsid w:val="00461C4E"/>
    <w:rsid w:val="004621A6"/>
    <w:rsid w:val="00462791"/>
    <w:rsid w:val="00462B83"/>
    <w:rsid w:val="00462EB5"/>
    <w:rsid w:val="00462F96"/>
    <w:rsid w:val="0046306B"/>
    <w:rsid w:val="004630B2"/>
    <w:rsid w:val="00463114"/>
    <w:rsid w:val="004632C7"/>
    <w:rsid w:val="00463F9D"/>
    <w:rsid w:val="00464066"/>
    <w:rsid w:val="004640D8"/>
    <w:rsid w:val="004640E3"/>
    <w:rsid w:val="00464120"/>
    <w:rsid w:val="00464292"/>
    <w:rsid w:val="00464329"/>
    <w:rsid w:val="004653D8"/>
    <w:rsid w:val="004657EA"/>
    <w:rsid w:val="0046589D"/>
    <w:rsid w:val="004658B4"/>
    <w:rsid w:val="00465ED8"/>
    <w:rsid w:val="004662A2"/>
    <w:rsid w:val="004668B3"/>
    <w:rsid w:val="00466C5F"/>
    <w:rsid w:val="00467206"/>
    <w:rsid w:val="004672BE"/>
    <w:rsid w:val="00467373"/>
    <w:rsid w:val="00467927"/>
    <w:rsid w:val="00467D7B"/>
    <w:rsid w:val="00470E06"/>
    <w:rsid w:val="00470E4D"/>
    <w:rsid w:val="0047138B"/>
    <w:rsid w:val="004714D6"/>
    <w:rsid w:val="00471B94"/>
    <w:rsid w:val="004722D9"/>
    <w:rsid w:val="00472555"/>
    <w:rsid w:val="00472A83"/>
    <w:rsid w:val="00472F8F"/>
    <w:rsid w:val="00473433"/>
    <w:rsid w:val="00473802"/>
    <w:rsid w:val="00473934"/>
    <w:rsid w:val="00473A4D"/>
    <w:rsid w:val="0047452C"/>
    <w:rsid w:val="00474638"/>
    <w:rsid w:val="00474B66"/>
    <w:rsid w:val="004752D3"/>
    <w:rsid w:val="00475517"/>
    <w:rsid w:val="004755AF"/>
    <w:rsid w:val="00475674"/>
    <w:rsid w:val="004757E6"/>
    <w:rsid w:val="0047585C"/>
    <w:rsid w:val="004759CA"/>
    <w:rsid w:val="0047605E"/>
    <w:rsid w:val="00476C29"/>
    <w:rsid w:val="00476F38"/>
    <w:rsid w:val="00476F5B"/>
    <w:rsid w:val="00477045"/>
    <w:rsid w:val="0047710C"/>
    <w:rsid w:val="00477235"/>
    <w:rsid w:val="00480458"/>
    <w:rsid w:val="004804C4"/>
    <w:rsid w:val="00480F80"/>
    <w:rsid w:val="00481529"/>
    <w:rsid w:val="00481AE6"/>
    <w:rsid w:val="0048281F"/>
    <w:rsid w:val="00482C4C"/>
    <w:rsid w:val="00482CE9"/>
    <w:rsid w:val="00482F17"/>
    <w:rsid w:val="00482F4E"/>
    <w:rsid w:val="004831DD"/>
    <w:rsid w:val="0048358F"/>
    <w:rsid w:val="00483637"/>
    <w:rsid w:val="00483C63"/>
    <w:rsid w:val="00483E05"/>
    <w:rsid w:val="00483FC4"/>
    <w:rsid w:val="00484056"/>
    <w:rsid w:val="00484A4A"/>
    <w:rsid w:val="00484FCA"/>
    <w:rsid w:val="00485410"/>
    <w:rsid w:val="00485763"/>
    <w:rsid w:val="00485799"/>
    <w:rsid w:val="00485B98"/>
    <w:rsid w:val="00485CE9"/>
    <w:rsid w:val="00485E0F"/>
    <w:rsid w:val="00485E6D"/>
    <w:rsid w:val="00486542"/>
    <w:rsid w:val="00486752"/>
    <w:rsid w:val="0048685B"/>
    <w:rsid w:val="00486CCF"/>
    <w:rsid w:val="00487522"/>
    <w:rsid w:val="0048754D"/>
    <w:rsid w:val="00487568"/>
    <w:rsid w:val="00487959"/>
    <w:rsid w:val="00487A84"/>
    <w:rsid w:val="00487C9F"/>
    <w:rsid w:val="00487ED4"/>
    <w:rsid w:val="00487F47"/>
    <w:rsid w:val="00490026"/>
    <w:rsid w:val="00490222"/>
    <w:rsid w:val="00490316"/>
    <w:rsid w:val="0049037C"/>
    <w:rsid w:val="00490645"/>
    <w:rsid w:val="00490ABE"/>
    <w:rsid w:val="00490B1B"/>
    <w:rsid w:val="00490F4B"/>
    <w:rsid w:val="004910F3"/>
    <w:rsid w:val="0049140D"/>
    <w:rsid w:val="0049170E"/>
    <w:rsid w:val="00491DC4"/>
    <w:rsid w:val="00491FED"/>
    <w:rsid w:val="004921DD"/>
    <w:rsid w:val="00492666"/>
    <w:rsid w:val="004926AC"/>
    <w:rsid w:val="00492ACA"/>
    <w:rsid w:val="00492CE6"/>
    <w:rsid w:val="00493501"/>
    <w:rsid w:val="00493947"/>
    <w:rsid w:val="00493B37"/>
    <w:rsid w:val="00493EF0"/>
    <w:rsid w:val="004940C9"/>
    <w:rsid w:val="004941D8"/>
    <w:rsid w:val="004945C9"/>
    <w:rsid w:val="0049466E"/>
    <w:rsid w:val="00494EDF"/>
    <w:rsid w:val="00495784"/>
    <w:rsid w:val="0049590F"/>
    <w:rsid w:val="00495BDC"/>
    <w:rsid w:val="0049632A"/>
    <w:rsid w:val="004965EE"/>
    <w:rsid w:val="0049671F"/>
    <w:rsid w:val="00496B49"/>
    <w:rsid w:val="00496D95"/>
    <w:rsid w:val="004973C1"/>
    <w:rsid w:val="004975F4"/>
    <w:rsid w:val="00497671"/>
    <w:rsid w:val="00497808"/>
    <w:rsid w:val="00497A06"/>
    <w:rsid w:val="00497A3F"/>
    <w:rsid w:val="00497A51"/>
    <w:rsid w:val="004A02F8"/>
    <w:rsid w:val="004A0DB1"/>
    <w:rsid w:val="004A13A3"/>
    <w:rsid w:val="004A13C3"/>
    <w:rsid w:val="004A14D6"/>
    <w:rsid w:val="004A15C6"/>
    <w:rsid w:val="004A17D8"/>
    <w:rsid w:val="004A1896"/>
    <w:rsid w:val="004A1C44"/>
    <w:rsid w:val="004A1DBB"/>
    <w:rsid w:val="004A1DDC"/>
    <w:rsid w:val="004A2613"/>
    <w:rsid w:val="004A28B5"/>
    <w:rsid w:val="004A2B33"/>
    <w:rsid w:val="004A2CCE"/>
    <w:rsid w:val="004A2D1F"/>
    <w:rsid w:val="004A2D60"/>
    <w:rsid w:val="004A2F18"/>
    <w:rsid w:val="004A3097"/>
    <w:rsid w:val="004A3241"/>
    <w:rsid w:val="004A3664"/>
    <w:rsid w:val="004A39A8"/>
    <w:rsid w:val="004A3A25"/>
    <w:rsid w:val="004A3DA3"/>
    <w:rsid w:val="004A400A"/>
    <w:rsid w:val="004A4186"/>
    <w:rsid w:val="004A41E5"/>
    <w:rsid w:val="004A44F8"/>
    <w:rsid w:val="004A4927"/>
    <w:rsid w:val="004A4B24"/>
    <w:rsid w:val="004A4CD4"/>
    <w:rsid w:val="004A51D7"/>
    <w:rsid w:val="004A523F"/>
    <w:rsid w:val="004A5489"/>
    <w:rsid w:val="004A57B3"/>
    <w:rsid w:val="004A5AE5"/>
    <w:rsid w:val="004A5D36"/>
    <w:rsid w:val="004A5E60"/>
    <w:rsid w:val="004A628F"/>
    <w:rsid w:val="004A66A8"/>
    <w:rsid w:val="004A673D"/>
    <w:rsid w:val="004A6DAA"/>
    <w:rsid w:val="004A6F07"/>
    <w:rsid w:val="004A6F26"/>
    <w:rsid w:val="004A756E"/>
    <w:rsid w:val="004A7607"/>
    <w:rsid w:val="004A77AD"/>
    <w:rsid w:val="004A796B"/>
    <w:rsid w:val="004A79F8"/>
    <w:rsid w:val="004A7EA7"/>
    <w:rsid w:val="004A7F81"/>
    <w:rsid w:val="004A7FE4"/>
    <w:rsid w:val="004B00B3"/>
    <w:rsid w:val="004B0585"/>
    <w:rsid w:val="004B0658"/>
    <w:rsid w:val="004B06C7"/>
    <w:rsid w:val="004B081D"/>
    <w:rsid w:val="004B0AE9"/>
    <w:rsid w:val="004B0C54"/>
    <w:rsid w:val="004B1193"/>
    <w:rsid w:val="004B1550"/>
    <w:rsid w:val="004B1746"/>
    <w:rsid w:val="004B19AE"/>
    <w:rsid w:val="004B1B24"/>
    <w:rsid w:val="004B1C2F"/>
    <w:rsid w:val="004B21A6"/>
    <w:rsid w:val="004B27E2"/>
    <w:rsid w:val="004B2B3C"/>
    <w:rsid w:val="004B2C5D"/>
    <w:rsid w:val="004B2DD4"/>
    <w:rsid w:val="004B2F98"/>
    <w:rsid w:val="004B3195"/>
    <w:rsid w:val="004B3A12"/>
    <w:rsid w:val="004B468D"/>
    <w:rsid w:val="004B479D"/>
    <w:rsid w:val="004B484F"/>
    <w:rsid w:val="004B48CE"/>
    <w:rsid w:val="004B535E"/>
    <w:rsid w:val="004B5CE7"/>
    <w:rsid w:val="004B5F64"/>
    <w:rsid w:val="004B605F"/>
    <w:rsid w:val="004B6A3E"/>
    <w:rsid w:val="004B6A84"/>
    <w:rsid w:val="004B6CDF"/>
    <w:rsid w:val="004B7181"/>
    <w:rsid w:val="004B727A"/>
    <w:rsid w:val="004B72C7"/>
    <w:rsid w:val="004B73FC"/>
    <w:rsid w:val="004B7512"/>
    <w:rsid w:val="004B762C"/>
    <w:rsid w:val="004B79CC"/>
    <w:rsid w:val="004B79EF"/>
    <w:rsid w:val="004B7B20"/>
    <w:rsid w:val="004B7E8F"/>
    <w:rsid w:val="004B7FCF"/>
    <w:rsid w:val="004C0167"/>
    <w:rsid w:val="004C073A"/>
    <w:rsid w:val="004C07F0"/>
    <w:rsid w:val="004C0891"/>
    <w:rsid w:val="004C0B1F"/>
    <w:rsid w:val="004C0B5B"/>
    <w:rsid w:val="004C0BE1"/>
    <w:rsid w:val="004C118F"/>
    <w:rsid w:val="004C15DA"/>
    <w:rsid w:val="004C1876"/>
    <w:rsid w:val="004C1E76"/>
    <w:rsid w:val="004C1F44"/>
    <w:rsid w:val="004C2102"/>
    <w:rsid w:val="004C2105"/>
    <w:rsid w:val="004C22A1"/>
    <w:rsid w:val="004C26C6"/>
    <w:rsid w:val="004C31EC"/>
    <w:rsid w:val="004C3235"/>
    <w:rsid w:val="004C3741"/>
    <w:rsid w:val="004C3867"/>
    <w:rsid w:val="004C39F5"/>
    <w:rsid w:val="004C406E"/>
    <w:rsid w:val="004C41F4"/>
    <w:rsid w:val="004C47FC"/>
    <w:rsid w:val="004C4978"/>
    <w:rsid w:val="004C4A24"/>
    <w:rsid w:val="004C4B20"/>
    <w:rsid w:val="004C4BA6"/>
    <w:rsid w:val="004C4DB9"/>
    <w:rsid w:val="004C4DD6"/>
    <w:rsid w:val="004C52D7"/>
    <w:rsid w:val="004C5825"/>
    <w:rsid w:val="004C5C64"/>
    <w:rsid w:val="004C6072"/>
    <w:rsid w:val="004C60BB"/>
    <w:rsid w:val="004C7118"/>
    <w:rsid w:val="004C7B79"/>
    <w:rsid w:val="004D002A"/>
    <w:rsid w:val="004D0311"/>
    <w:rsid w:val="004D0A12"/>
    <w:rsid w:val="004D12AA"/>
    <w:rsid w:val="004D167C"/>
    <w:rsid w:val="004D1730"/>
    <w:rsid w:val="004D19CE"/>
    <w:rsid w:val="004D19DD"/>
    <w:rsid w:val="004D1C79"/>
    <w:rsid w:val="004D1CFD"/>
    <w:rsid w:val="004D1DB9"/>
    <w:rsid w:val="004D1E51"/>
    <w:rsid w:val="004D23DB"/>
    <w:rsid w:val="004D264D"/>
    <w:rsid w:val="004D31EC"/>
    <w:rsid w:val="004D3283"/>
    <w:rsid w:val="004D33BC"/>
    <w:rsid w:val="004D34E8"/>
    <w:rsid w:val="004D35F0"/>
    <w:rsid w:val="004D3827"/>
    <w:rsid w:val="004D3892"/>
    <w:rsid w:val="004D38F7"/>
    <w:rsid w:val="004D3CDF"/>
    <w:rsid w:val="004D3E7C"/>
    <w:rsid w:val="004D46D7"/>
    <w:rsid w:val="004D4E3A"/>
    <w:rsid w:val="004D54A1"/>
    <w:rsid w:val="004D54AA"/>
    <w:rsid w:val="004D5978"/>
    <w:rsid w:val="004D5AE0"/>
    <w:rsid w:val="004D60B2"/>
    <w:rsid w:val="004D63D9"/>
    <w:rsid w:val="004D6758"/>
    <w:rsid w:val="004D68D8"/>
    <w:rsid w:val="004D699D"/>
    <w:rsid w:val="004D69F6"/>
    <w:rsid w:val="004D6DB7"/>
    <w:rsid w:val="004D6F60"/>
    <w:rsid w:val="004D7164"/>
    <w:rsid w:val="004D72B7"/>
    <w:rsid w:val="004D740A"/>
    <w:rsid w:val="004D75BE"/>
    <w:rsid w:val="004D762C"/>
    <w:rsid w:val="004D77AF"/>
    <w:rsid w:val="004D7A99"/>
    <w:rsid w:val="004D7DC6"/>
    <w:rsid w:val="004D7F33"/>
    <w:rsid w:val="004D7F40"/>
    <w:rsid w:val="004E0656"/>
    <w:rsid w:val="004E1055"/>
    <w:rsid w:val="004E155E"/>
    <w:rsid w:val="004E1A2E"/>
    <w:rsid w:val="004E1CAB"/>
    <w:rsid w:val="004E2923"/>
    <w:rsid w:val="004E2BC7"/>
    <w:rsid w:val="004E2BFF"/>
    <w:rsid w:val="004E2F2E"/>
    <w:rsid w:val="004E3154"/>
    <w:rsid w:val="004E31BA"/>
    <w:rsid w:val="004E3BC0"/>
    <w:rsid w:val="004E3F18"/>
    <w:rsid w:val="004E4270"/>
    <w:rsid w:val="004E4369"/>
    <w:rsid w:val="004E4577"/>
    <w:rsid w:val="004E4CB9"/>
    <w:rsid w:val="004E4CC2"/>
    <w:rsid w:val="004E5152"/>
    <w:rsid w:val="004E5365"/>
    <w:rsid w:val="004E537E"/>
    <w:rsid w:val="004E5740"/>
    <w:rsid w:val="004E5A14"/>
    <w:rsid w:val="004E5A4B"/>
    <w:rsid w:val="004E5BAB"/>
    <w:rsid w:val="004E5C92"/>
    <w:rsid w:val="004E5CDB"/>
    <w:rsid w:val="004E5D14"/>
    <w:rsid w:val="004E5DD6"/>
    <w:rsid w:val="004E632D"/>
    <w:rsid w:val="004E63C4"/>
    <w:rsid w:val="004E63FC"/>
    <w:rsid w:val="004E6826"/>
    <w:rsid w:val="004E69CD"/>
    <w:rsid w:val="004E6AA5"/>
    <w:rsid w:val="004E6B93"/>
    <w:rsid w:val="004E6BA4"/>
    <w:rsid w:val="004E6BF4"/>
    <w:rsid w:val="004E6ED8"/>
    <w:rsid w:val="004E6F63"/>
    <w:rsid w:val="004E704E"/>
    <w:rsid w:val="004E73C6"/>
    <w:rsid w:val="004E7653"/>
    <w:rsid w:val="004E7997"/>
    <w:rsid w:val="004E7A43"/>
    <w:rsid w:val="004E7AAD"/>
    <w:rsid w:val="004E7F1B"/>
    <w:rsid w:val="004F00D6"/>
    <w:rsid w:val="004F00DF"/>
    <w:rsid w:val="004F02BB"/>
    <w:rsid w:val="004F046C"/>
    <w:rsid w:val="004F05FD"/>
    <w:rsid w:val="004F064A"/>
    <w:rsid w:val="004F0994"/>
    <w:rsid w:val="004F0DA7"/>
    <w:rsid w:val="004F128A"/>
    <w:rsid w:val="004F129E"/>
    <w:rsid w:val="004F1418"/>
    <w:rsid w:val="004F1797"/>
    <w:rsid w:val="004F1970"/>
    <w:rsid w:val="004F1D08"/>
    <w:rsid w:val="004F2606"/>
    <w:rsid w:val="004F2716"/>
    <w:rsid w:val="004F274D"/>
    <w:rsid w:val="004F3036"/>
    <w:rsid w:val="004F3105"/>
    <w:rsid w:val="004F34FE"/>
    <w:rsid w:val="004F3939"/>
    <w:rsid w:val="004F3B8A"/>
    <w:rsid w:val="004F3D25"/>
    <w:rsid w:val="004F45D8"/>
    <w:rsid w:val="004F4A15"/>
    <w:rsid w:val="004F50E2"/>
    <w:rsid w:val="004F5482"/>
    <w:rsid w:val="004F59C2"/>
    <w:rsid w:val="004F5D3D"/>
    <w:rsid w:val="004F6B24"/>
    <w:rsid w:val="004F6B2E"/>
    <w:rsid w:val="004F717D"/>
    <w:rsid w:val="004F730D"/>
    <w:rsid w:val="004F7475"/>
    <w:rsid w:val="004F7947"/>
    <w:rsid w:val="004F7DCD"/>
    <w:rsid w:val="004F7F69"/>
    <w:rsid w:val="004F7F70"/>
    <w:rsid w:val="004F7FAB"/>
    <w:rsid w:val="005000E3"/>
    <w:rsid w:val="005001CA"/>
    <w:rsid w:val="00500355"/>
    <w:rsid w:val="00500F62"/>
    <w:rsid w:val="00501556"/>
    <w:rsid w:val="0050162A"/>
    <w:rsid w:val="0050173C"/>
    <w:rsid w:val="00501AE0"/>
    <w:rsid w:val="00501D7A"/>
    <w:rsid w:val="00502302"/>
    <w:rsid w:val="00502D72"/>
    <w:rsid w:val="00503120"/>
    <w:rsid w:val="0050330D"/>
    <w:rsid w:val="00503581"/>
    <w:rsid w:val="005037A5"/>
    <w:rsid w:val="0050399B"/>
    <w:rsid w:val="005040D3"/>
    <w:rsid w:val="00504303"/>
    <w:rsid w:val="005045E5"/>
    <w:rsid w:val="00504F4C"/>
    <w:rsid w:val="00505069"/>
    <w:rsid w:val="005052A8"/>
    <w:rsid w:val="0050531F"/>
    <w:rsid w:val="0050559E"/>
    <w:rsid w:val="00505665"/>
    <w:rsid w:val="005056C4"/>
    <w:rsid w:val="00505960"/>
    <w:rsid w:val="00505C4F"/>
    <w:rsid w:val="00505F0E"/>
    <w:rsid w:val="00505FCC"/>
    <w:rsid w:val="00506033"/>
    <w:rsid w:val="0050607B"/>
    <w:rsid w:val="005062DE"/>
    <w:rsid w:val="00506329"/>
    <w:rsid w:val="00507021"/>
    <w:rsid w:val="005073DE"/>
    <w:rsid w:val="00507EE0"/>
    <w:rsid w:val="00510508"/>
    <w:rsid w:val="005107F7"/>
    <w:rsid w:val="005108B1"/>
    <w:rsid w:val="00510A66"/>
    <w:rsid w:val="00510A6F"/>
    <w:rsid w:val="00510C89"/>
    <w:rsid w:val="00510E30"/>
    <w:rsid w:val="00510F0D"/>
    <w:rsid w:val="0051113C"/>
    <w:rsid w:val="00511322"/>
    <w:rsid w:val="00511988"/>
    <w:rsid w:val="00511C4F"/>
    <w:rsid w:val="00511D9B"/>
    <w:rsid w:val="00512088"/>
    <w:rsid w:val="005122AA"/>
    <w:rsid w:val="005122CF"/>
    <w:rsid w:val="005124CA"/>
    <w:rsid w:val="00512802"/>
    <w:rsid w:val="00512B8B"/>
    <w:rsid w:val="00512BB9"/>
    <w:rsid w:val="005136A2"/>
    <w:rsid w:val="00513D7E"/>
    <w:rsid w:val="0051404B"/>
    <w:rsid w:val="005140F8"/>
    <w:rsid w:val="0051418E"/>
    <w:rsid w:val="00514429"/>
    <w:rsid w:val="005146F0"/>
    <w:rsid w:val="00514862"/>
    <w:rsid w:val="00514997"/>
    <w:rsid w:val="00514AAA"/>
    <w:rsid w:val="00514BB4"/>
    <w:rsid w:val="00514C26"/>
    <w:rsid w:val="00514ECE"/>
    <w:rsid w:val="00514FC5"/>
    <w:rsid w:val="00515392"/>
    <w:rsid w:val="00515A61"/>
    <w:rsid w:val="00515C62"/>
    <w:rsid w:val="00515E07"/>
    <w:rsid w:val="00515EA8"/>
    <w:rsid w:val="00516CAB"/>
    <w:rsid w:val="00516CFF"/>
    <w:rsid w:val="00516E42"/>
    <w:rsid w:val="00517262"/>
    <w:rsid w:val="00517D9B"/>
    <w:rsid w:val="00517E21"/>
    <w:rsid w:val="00517ED8"/>
    <w:rsid w:val="00520357"/>
    <w:rsid w:val="005203D1"/>
    <w:rsid w:val="005206BD"/>
    <w:rsid w:val="005207DD"/>
    <w:rsid w:val="00520811"/>
    <w:rsid w:val="00520A53"/>
    <w:rsid w:val="00520DE6"/>
    <w:rsid w:val="00520DFE"/>
    <w:rsid w:val="00520FDF"/>
    <w:rsid w:val="005210EE"/>
    <w:rsid w:val="00521285"/>
    <w:rsid w:val="005215ED"/>
    <w:rsid w:val="005219BE"/>
    <w:rsid w:val="00521BAB"/>
    <w:rsid w:val="00521C2E"/>
    <w:rsid w:val="00521E1C"/>
    <w:rsid w:val="0052224B"/>
    <w:rsid w:val="005222E7"/>
    <w:rsid w:val="00522522"/>
    <w:rsid w:val="00522745"/>
    <w:rsid w:val="005228E2"/>
    <w:rsid w:val="00522C85"/>
    <w:rsid w:val="00522F3D"/>
    <w:rsid w:val="005237C6"/>
    <w:rsid w:val="005239E6"/>
    <w:rsid w:val="00523B0E"/>
    <w:rsid w:val="00524098"/>
    <w:rsid w:val="00524263"/>
    <w:rsid w:val="00524688"/>
    <w:rsid w:val="00524956"/>
    <w:rsid w:val="00524E2F"/>
    <w:rsid w:val="00525146"/>
    <w:rsid w:val="0052579A"/>
    <w:rsid w:val="005257DD"/>
    <w:rsid w:val="00525AAE"/>
    <w:rsid w:val="00525FCB"/>
    <w:rsid w:val="00526286"/>
    <w:rsid w:val="005264CE"/>
    <w:rsid w:val="00526A54"/>
    <w:rsid w:val="00526FC9"/>
    <w:rsid w:val="00527148"/>
    <w:rsid w:val="00527226"/>
    <w:rsid w:val="0052748B"/>
    <w:rsid w:val="00527E1B"/>
    <w:rsid w:val="00527F8D"/>
    <w:rsid w:val="005300A2"/>
    <w:rsid w:val="0053080C"/>
    <w:rsid w:val="005308FD"/>
    <w:rsid w:val="00530CE9"/>
    <w:rsid w:val="005310AF"/>
    <w:rsid w:val="0053125C"/>
    <w:rsid w:val="00531328"/>
    <w:rsid w:val="00531691"/>
    <w:rsid w:val="00531A5F"/>
    <w:rsid w:val="00531A98"/>
    <w:rsid w:val="00532345"/>
    <w:rsid w:val="0053272B"/>
    <w:rsid w:val="00532EC3"/>
    <w:rsid w:val="00533108"/>
    <w:rsid w:val="0053317F"/>
    <w:rsid w:val="00533193"/>
    <w:rsid w:val="00533D97"/>
    <w:rsid w:val="00533E08"/>
    <w:rsid w:val="00533F8C"/>
    <w:rsid w:val="005340DF"/>
    <w:rsid w:val="0053479D"/>
    <w:rsid w:val="005349F5"/>
    <w:rsid w:val="00534B25"/>
    <w:rsid w:val="00534BFE"/>
    <w:rsid w:val="005351BE"/>
    <w:rsid w:val="00535761"/>
    <w:rsid w:val="00535923"/>
    <w:rsid w:val="00535AEE"/>
    <w:rsid w:val="00535B7B"/>
    <w:rsid w:val="00536413"/>
    <w:rsid w:val="005364B6"/>
    <w:rsid w:val="00536677"/>
    <w:rsid w:val="005367C9"/>
    <w:rsid w:val="00536A92"/>
    <w:rsid w:val="005370E3"/>
    <w:rsid w:val="005371AB"/>
    <w:rsid w:val="005375B2"/>
    <w:rsid w:val="00537F02"/>
    <w:rsid w:val="00540106"/>
    <w:rsid w:val="00540116"/>
    <w:rsid w:val="005407BA"/>
    <w:rsid w:val="00540884"/>
    <w:rsid w:val="00540982"/>
    <w:rsid w:val="005409FB"/>
    <w:rsid w:val="00540D88"/>
    <w:rsid w:val="00540E6A"/>
    <w:rsid w:val="00540F06"/>
    <w:rsid w:val="00541032"/>
    <w:rsid w:val="005415A6"/>
    <w:rsid w:val="00541CEE"/>
    <w:rsid w:val="0054204A"/>
    <w:rsid w:val="00542531"/>
    <w:rsid w:val="00542D70"/>
    <w:rsid w:val="00543825"/>
    <w:rsid w:val="005438A0"/>
    <w:rsid w:val="00543E81"/>
    <w:rsid w:val="0054405E"/>
    <w:rsid w:val="00544241"/>
    <w:rsid w:val="00544268"/>
    <w:rsid w:val="0054457C"/>
    <w:rsid w:val="005446D0"/>
    <w:rsid w:val="00544A6A"/>
    <w:rsid w:val="00544AC1"/>
    <w:rsid w:val="00544C57"/>
    <w:rsid w:val="005452C3"/>
    <w:rsid w:val="005452D2"/>
    <w:rsid w:val="005454ED"/>
    <w:rsid w:val="00545BB0"/>
    <w:rsid w:val="00545C89"/>
    <w:rsid w:val="00545CCC"/>
    <w:rsid w:val="0054623D"/>
    <w:rsid w:val="005463FC"/>
    <w:rsid w:val="005464FE"/>
    <w:rsid w:val="00546597"/>
    <w:rsid w:val="00546B70"/>
    <w:rsid w:val="00546F2D"/>
    <w:rsid w:val="005508EF"/>
    <w:rsid w:val="00550AFF"/>
    <w:rsid w:val="0055170A"/>
    <w:rsid w:val="00551CEB"/>
    <w:rsid w:val="0055207C"/>
    <w:rsid w:val="00552512"/>
    <w:rsid w:val="005526BB"/>
    <w:rsid w:val="0055270A"/>
    <w:rsid w:val="0055272A"/>
    <w:rsid w:val="00552926"/>
    <w:rsid w:val="005534D5"/>
    <w:rsid w:val="005535B7"/>
    <w:rsid w:val="0055391A"/>
    <w:rsid w:val="00553D95"/>
    <w:rsid w:val="00553F8A"/>
    <w:rsid w:val="0055446E"/>
    <w:rsid w:val="00554761"/>
    <w:rsid w:val="00554817"/>
    <w:rsid w:val="00554821"/>
    <w:rsid w:val="0055497D"/>
    <w:rsid w:val="00554B3C"/>
    <w:rsid w:val="00555050"/>
    <w:rsid w:val="00555252"/>
    <w:rsid w:val="00555853"/>
    <w:rsid w:val="00555B57"/>
    <w:rsid w:val="00555B65"/>
    <w:rsid w:val="00555BC2"/>
    <w:rsid w:val="00555DEF"/>
    <w:rsid w:val="0055608F"/>
    <w:rsid w:val="00556114"/>
    <w:rsid w:val="0055631D"/>
    <w:rsid w:val="00556632"/>
    <w:rsid w:val="00556A89"/>
    <w:rsid w:val="00556B17"/>
    <w:rsid w:val="00556E95"/>
    <w:rsid w:val="00557401"/>
    <w:rsid w:val="00557B47"/>
    <w:rsid w:val="00557CDA"/>
    <w:rsid w:val="00557E10"/>
    <w:rsid w:val="005603D6"/>
    <w:rsid w:val="00560544"/>
    <w:rsid w:val="00560621"/>
    <w:rsid w:val="005611C5"/>
    <w:rsid w:val="00561744"/>
    <w:rsid w:val="005617B2"/>
    <w:rsid w:val="00561859"/>
    <w:rsid w:val="00561A89"/>
    <w:rsid w:val="00561B3A"/>
    <w:rsid w:val="00561BF8"/>
    <w:rsid w:val="00561C72"/>
    <w:rsid w:val="00561CF1"/>
    <w:rsid w:val="00561D50"/>
    <w:rsid w:val="00561D74"/>
    <w:rsid w:val="00561F58"/>
    <w:rsid w:val="00561FEE"/>
    <w:rsid w:val="00562C27"/>
    <w:rsid w:val="00562D83"/>
    <w:rsid w:val="00563034"/>
    <w:rsid w:val="00563167"/>
    <w:rsid w:val="00563270"/>
    <w:rsid w:val="00563792"/>
    <w:rsid w:val="005637A3"/>
    <w:rsid w:val="00563960"/>
    <w:rsid w:val="00563997"/>
    <w:rsid w:val="00563AE4"/>
    <w:rsid w:val="00563FC5"/>
    <w:rsid w:val="00564458"/>
    <w:rsid w:val="00564671"/>
    <w:rsid w:val="00564C34"/>
    <w:rsid w:val="00565130"/>
    <w:rsid w:val="0056525A"/>
    <w:rsid w:val="0056567B"/>
    <w:rsid w:val="00565719"/>
    <w:rsid w:val="00565965"/>
    <w:rsid w:val="00565D88"/>
    <w:rsid w:val="0056614E"/>
    <w:rsid w:val="00566467"/>
    <w:rsid w:val="005665C0"/>
    <w:rsid w:val="00566AB2"/>
    <w:rsid w:val="00566ABC"/>
    <w:rsid w:val="00566BFA"/>
    <w:rsid w:val="00566F40"/>
    <w:rsid w:val="00567135"/>
    <w:rsid w:val="0056722B"/>
    <w:rsid w:val="00567253"/>
    <w:rsid w:val="005672A6"/>
    <w:rsid w:val="0056760F"/>
    <w:rsid w:val="00567926"/>
    <w:rsid w:val="00567B1F"/>
    <w:rsid w:val="00567B3A"/>
    <w:rsid w:val="00567B5C"/>
    <w:rsid w:val="00567B9D"/>
    <w:rsid w:val="00567D7F"/>
    <w:rsid w:val="00567E4D"/>
    <w:rsid w:val="00570340"/>
    <w:rsid w:val="005703F9"/>
    <w:rsid w:val="00570401"/>
    <w:rsid w:val="00570546"/>
    <w:rsid w:val="0057068D"/>
    <w:rsid w:val="00570784"/>
    <w:rsid w:val="005707BE"/>
    <w:rsid w:val="00570E99"/>
    <w:rsid w:val="005711F1"/>
    <w:rsid w:val="005716F5"/>
    <w:rsid w:val="00571B90"/>
    <w:rsid w:val="00571C23"/>
    <w:rsid w:val="00571E97"/>
    <w:rsid w:val="0057239E"/>
    <w:rsid w:val="0057264E"/>
    <w:rsid w:val="0057379E"/>
    <w:rsid w:val="005738CD"/>
    <w:rsid w:val="00573A63"/>
    <w:rsid w:val="00574534"/>
    <w:rsid w:val="005745AD"/>
    <w:rsid w:val="0057478C"/>
    <w:rsid w:val="005748DE"/>
    <w:rsid w:val="00574DFE"/>
    <w:rsid w:val="00574EAC"/>
    <w:rsid w:val="00575086"/>
    <w:rsid w:val="0057529D"/>
    <w:rsid w:val="005759A8"/>
    <w:rsid w:val="00575ADC"/>
    <w:rsid w:val="00575F60"/>
    <w:rsid w:val="005760BD"/>
    <w:rsid w:val="0057645E"/>
    <w:rsid w:val="00576855"/>
    <w:rsid w:val="00576987"/>
    <w:rsid w:val="00576D96"/>
    <w:rsid w:val="00576F3E"/>
    <w:rsid w:val="0057742E"/>
    <w:rsid w:val="0057767B"/>
    <w:rsid w:val="00577A63"/>
    <w:rsid w:val="00577B9B"/>
    <w:rsid w:val="0058063E"/>
    <w:rsid w:val="00580845"/>
    <w:rsid w:val="005808A9"/>
    <w:rsid w:val="005809C5"/>
    <w:rsid w:val="00580D5E"/>
    <w:rsid w:val="00580D7E"/>
    <w:rsid w:val="0058171C"/>
    <w:rsid w:val="005819B5"/>
    <w:rsid w:val="00581BE4"/>
    <w:rsid w:val="00581C09"/>
    <w:rsid w:val="00581C49"/>
    <w:rsid w:val="00581CC2"/>
    <w:rsid w:val="005823AA"/>
    <w:rsid w:val="005824A9"/>
    <w:rsid w:val="005824E6"/>
    <w:rsid w:val="00582541"/>
    <w:rsid w:val="00582D8F"/>
    <w:rsid w:val="00582FDA"/>
    <w:rsid w:val="005832E5"/>
    <w:rsid w:val="0058396C"/>
    <w:rsid w:val="005839FF"/>
    <w:rsid w:val="00583C0E"/>
    <w:rsid w:val="00583EF5"/>
    <w:rsid w:val="0058423F"/>
    <w:rsid w:val="005842C1"/>
    <w:rsid w:val="0058451D"/>
    <w:rsid w:val="005846A7"/>
    <w:rsid w:val="00584773"/>
    <w:rsid w:val="005847C7"/>
    <w:rsid w:val="005848AD"/>
    <w:rsid w:val="00584E85"/>
    <w:rsid w:val="00584F8F"/>
    <w:rsid w:val="00585028"/>
    <w:rsid w:val="00585119"/>
    <w:rsid w:val="005851D9"/>
    <w:rsid w:val="005851DF"/>
    <w:rsid w:val="0058530B"/>
    <w:rsid w:val="005857D8"/>
    <w:rsid w:val="00585884"/>
    <w:rsid w:val="0058599B"/>
    <w:rsid w:val="00585BCC"/>
    <w:rsid w:val="0058621B"/>
    <w:rsid w:val="0058646B"/>
    <w:rsid w:val="005864E4"/>
    <w:rsid w:val="00586642"/>
    <w:rsid w:val="0058664F"/>
    <w:rsid w:val="00586B7D"/>
    <w:rsid w:val="00587145"/>
    <w:rsid w:val="00587369"/>
    <w:rsid w:val="005877EC"/>
    <w:rsid w:val="005878AF"/>
    <w:rsid w:val="00587F77"/>
    <w:rsid w:val="00590075"/>
    <w:rsid w:val="0059012C"/>
    <w:rsid w:val="0059014C"/>
    <w:rsid w:val="005904B2"/>
    <w:rsid w:val="00590966"/>
    <w:rsid w:val="00590BFA"/>
    <w:rsid w:val="0059100A"/>
    <w:rsid w:val="005913E7"/>
    <w:rsid w:val="005917D9"/>
    <w:rsid w:val="00591945"/>
    <w:rsid w:val="00591B90"/>
    <w:rsid w:val="00593953"/>
    <w:rsid w:val="00593AAA"/>
    <w:rsid w:val="0059400C"/>
    <w:rsid w:val="005948B7"/>
    <w:rsid w:val="005949F2"/>
    <w:rsid w:val="005950E6"/>
    <w:rsid w:val="005951B8"/>
    <w:rsid w:val="00595235"/>
    <w:rsid w:val="00596005"/>
    <w:rsid w:val="0059616B"/>
    <w:rsid w:val="00596274"/>
    <w:rsid w:val="005963BA"/>
    <w:rsid w:val="00596468"/>
    <w:rsid w:val="00596CB7"/>
    <w:rsid w:val="00596D62"/>
    <w:rsid w:val="00597231"/>
    <w:rsid w:val="00597754"/>
    <w:rsid w:val="0059784D"/>
    <w:rsid w:val="005979A6"/>
    <w:rsid w:val="005A0174"/>
    <w:rsid w:val="005A03F4"/>
    <w:rsid w:val="005A0441"/>
    <w:rsid w:val="005A09EC"/>
    <w:rsid w:val="005A0C57"/>
    <w:rsid w:val="005A1015"/>
    <w:rsid w:val="005A1173"/>
    <w:rsid w:val="005A152E"/>
    <w:rsid w:val="005A158B"/>
    <w:rsid w:val="005A1770"/>
    <w:rsid w:val="005A1BE6"/>
    <w:rsid w:val="005A1CA1"/>
    <w:rsid w:val="005A2023"/>
    <w:rsid w:val="005A2433"/>
    <w:rsid w:val="005A27FA"/>
    <w:rsid w:val="005A2943"/>
    <w:rsid w:val="005A2E24"/>
    <w:rsid w:val="005A317B"/>
    <w:rsid w:val="005A322D"/>
    <w:rsid w:val="005A3330"/>
    <w:rsid w:val="005A3A64"/>
    <w:rsid w:val="005A3A84"/>
    <w:rsid w:val="005A3CF4"/>
    <w:rsid w:val="005A3D87"/>
    <w:rsid w:val="005A4707"/>
    <w:rsid w:val="005A49F6"/>
    <w:rsid w:val="005A4A0E"/>
    <w:rsid w:val="005A4C45"/>
    <w:rsid w:val="005A4CB9"/>
    <w:rsid w:val="005A4DAA"/>
    <w:rsid w:val="005A4E9E"/>
    <w:rsid w:val="005A4FA2"/>
    <w:rsid w:val="005A529D"/>
    <w:rsid w:val="005A5F2F"/>
    <w:rsid w:val="005A673D"/>
    <w:rsid w:val="005A6A31"/>
    <w:rsid w:val="005A6A53"/>
    <w:rsid w:val="005A6A67"/>
    <w:rsid w:val="005A6D95"/>
    <w:rsid w:val="005A7216"/>
    <w:rsid w:val="005A73A2"/>
    <w:rsid w:val="005A7CB4"/>
    <w:rsid w:val="005A7F5B"/>
    <w:rsid w:val="005B00C4"/>
    <w:rsid w:val="005B0461"/>
    <w:rsid w:val="005B0488"/>
    <w:rsid w:val="005B05BB"/>
    <w:rsid w:val="005B0630"/>
    <w:rsid w:val="005B0712"/>
    <w:rsid w:val="005B0753"/>
    <w:rsid w:val="005B1202"/>
    <w:rsid w:val="005B1953"/>
    <w:rsid w:val="005B1E2F"/>
    <w:rsid w:val="005B1E56"/>
    <w:rsid w:val="005B24CA"/>
    <w:rsid w:val="005B25F2"/>
    <w:rsid w:val="005B2796"/>
    <w:rsid w:val="005B2844"/>
    <w:rsid w:val="005B285D"/>
    <w:rsid w:val="005B3172"/>
    <w:rsid w:val="005B34F9"/>
    <w:rsid w:val="005B358B"/>
    <w:rsid w:val="005B3B4A"/>
    <w:rsid w:val="005B3D92"/>
    <w:rsid w:val="005B4277"/>
    <w:rsid w:val="005B4694"/>
    <w:rsid w:val="005B4768"/>
    <w:rsid w:val="005B4843"/>
    <w:rsid w:val="005B4873"/>
    <w:rsid w:val="005B50FC"/>
    <w:rsid w:val="005B5153"/>
    <w:rsid w:val="005B5CB7"/>
    <w:rsid w:val="005B5E74"/>
    <w:rsid w:val="005B6094"/>
    <w:rsid w:val="005B6171"/>
    <w:rsid w:val="005B6178"/>
    <w:rsid w:val="005B61A5"/>
    <w:rsid w:val="005B666A"/>
    <w:rsid w:val="005B6809"/>
    <w:rsid w:val="005B6B89"/>
    <w:rsid w:val="005B6DEC"/>
    <w:rsid w:val="005B704D"/>
    <w:rsid w:val="005B7085"/>
    <w:rsid w:val="005B70A0"/>
    <w:rsid w:val="005B71A5"/>
    <w:rsid w:val="005B7222"/>
    <w:rsid w:val="005B7D64"/>
    <w:rsid w:val="005C0561"/>
    <w:rsid w:val="005C06F1"/>
    <w:rsid w:val="005C07FD"/>
    <w:rsid w:val="005C0934"/>
    <w:rsid w:val="005C096F"/>
    <w:rsid w:val="005C0E0C"/>
    <w:rsid w:val="005C0F11"/>
    <w:rsid w:val="005C10B6"/>
    <w:rsid w:val="005C13BA"/>
    <w:rsid w:val="005C1A72"/>
    <w:rsid w:val="005C1EC6"/>
    <w:rsid w:val="005C21BB"/>
    <w:rsid w:val="005C2CE2"/>
    <w:rsid w:val="005C2E5A"/>
    <w:rsid w:val="005C2F82"/>
    <w:rsid w:val="005C362A"/>
    <w:rsid w:val="005C36E0"/>
    <w:rsid w:val="005C379C"/>
    <w:rsid w:val="005C3820"/>
    <w:rsid w:val="005C38FA"/>
    <w:rsid w:val="005C3D60"/>
    <w:rsid w:val="005C4A7B"/>
    <w:rsid w:val="005C5169"/>
    <w:rsid w:val="005C518F"/>
    <w:rsid w:val="005C5ADF"/>
    <w:rsid w:val="005C5C96"/>
    <w:rsid w:val="005C5F1B"/>
    <w:rsid w:val="005C5F4E"/>
    <w:rsid w:val="005C6067"/>
    <w:rsid w:val="005C6554"/>
    <w:rsid w:val="005C66BF"/>
    <w:rsid w:val="005C6715"/>
    <w:rsid w:val="005C6736"/>
    <w:rsid w:val="005C706C"/>
    <w:rsid w:val="005C7382"/>
    <w:rsid w:val="005C7A18"/>
    <w:rsid w:val="005C7B98"/>
    <w:rsid w:val="005C7C98"/>
    <w:rsid w:val="005D0300"/>
    <w:rsid w:val="005D037D"/>
    <w:rsid w:val="005D0630"/>
    <w:rsid w:val="005D134E"/>
    <w:rsid w:val="005D1A4E"/>
    <w:rsid w:val="005D1AB0"/>
    <w:rsid w:val="005D1B26"/>
    <w:rsid w:val="005D1D49"/>
    <w:rsid w:val="005D1F77"/>
    <w:rsid w:val="005D2C60"/>
    <w:rsid w:val="005D3417"/>
    <w:rsid w:val="005D357F"/>
    <w:rsid w:val="005D35E6"/>
    <w:rsid w:val="005D3675"/>
    <w:rsid w:val="005D3940"/>
    <w:rsid w:val="005D3BB5"/>
    <w:rsid w:val="005D3EFC"/>
    <w:rsid w:val="005D4122"/>
    <w:rsid w:val="005D421B"/>
    <w:rsid w:val="005D471D"/>
    <w:rsid w:val="005D473D"/>
    <w:rsid w:val="005D495E"/>
    <w:rsid w:val="005D4A59"/>
    <w:rsid w:val="005D4DC9"/>
    <w:rsid w:val="005D4ECA"/>
    <w:rsid w:val="005D5276"/>
    <w:rsid w:val="005D533F"/>
    <w:rsid w:val="005D55FA"/>
    <w:rsid w:val="005D5645"/>
    <w:rsid w:val="005D5ADE"/>
    <w:rsid w:val="005D5C43"/>
    <w:rsid w:val="005D5C90"/>
    <w:rsid w:val="005D5CB8"/>
    <w:rsid w:val="005D5FCD"/>
    <w:rsid w:val="005D6066"/>
    <w:rsid w:val="005D6135"/>
    <w:rsid w:val="005D6177"/>
    <w:rsid w:val="005D61AC"/>
    <w:rsid w:val="005D6891"/>
    <w:rsid w:val="005D68A8"/>
    <w:rsid w:val="005D6DC1"/>
    <w:rsid w:val="005D7072"/>
    <w:rsid w:val="005D7364"/>
    <w:rsid w:val="005D76AA"/>
    <w:rsid w:val="005D7BCA"/>
    <w:rsid w:val="005E0078"/>
    <w:rsid w:val="005E050B"/>
    <w:rsid w:val="005E0626"/>
    <w:rsid w:val="005E0B14"/>
    <w:rsid w:val="005E0CB5"/>
    <w:rsid w:val="005E0FF6"/>
    <w:rsid w:val="005E10F8"/>
    <w:rsid w:val="005E1E8D"/>
    <w:rsid w:val="005E242C"/>
    <w:rsid w:val="005E24CD"/>
    <w:rsid w:val="005E26B5"/>
    <w:rsid w:val="005E2826"/>
    <w:rsid w:val="005E2F38"/>
    <w:rsid w:val="005E3273"/>
    <w:rsid w:val="005E468C"/>
    <w:rsid w:val="005E46BF"/>
    <w:rsid w:val="005E4974"/>
    <w:rsid w:val="005E4AF6"/>
    <w:rsid w:val="005E4EE0"/>
    <w:rsid w:val="005E55E6"/>
    <w:rsid w:val="005E5665"/>
    <w:rsid w:val="005E58E0"/>
    <w:rsid w:val="005E590E"/>
    <w:rsid w:val="005E5E6B"/>
    <w:rsid w:val="005E6002"/>
    <w:rsid w:val="005E6306"/>
    <w:rsid w:val="005E6348"/>
    <w:rsid w:val="005E69B3"/>
    <w:rsid w:val="005E6B64"/>
    <w:rsid w:val="005E7071"/>
    <w:rsid w:val="005E70A8"/>
    <w:rsid w:val="005E7501"/>
    <w:rsid w:val="005E7619"/>
    <w:rsid w:val="005E78C4"/>
    <w:rsid w:val="005E79AC"/>
    <w:rsid w:val="005E7BA1"/>
    <w:rsid w:val="005F05B9"/>
    <w:rsid w:val="005F061D"/>
    <w:rsid w:val="005F06C5"/>
    <w:rsid w:val="005F083F"/>
    <w:rsid w:val="005F0FF1"/>
    <w:rsid w:val="005F1131"/>
    <w:rsid w:val="005F1B32"/>
    <w:rsid w:val="005F202B"/>
    <w:rsid w:val="005F20D1"/>
    <w:rsid w:val="005F2362"/>
    <w:rsid w:val="005F2632"/>
    <w:rsid w:val="005F2CF4"/>
    <w:rsid w:val="005F2F87"/>
    <w:rsid w:val="005F3186"/>
    <w:rsid w:val="005F3389"/>
    <w:rsid w:val="005F3500"/>
    <w:rsid w:val="005F3BF3"/>
    <w:rsid w:val="005F3E16"/>
    <w:rsid w:val="005F4195"/>
    <w:rsid w:val="005F41B3"/>
    <w:rsid w:val="005F4268"/>
    <w:rsid w:val="005F42D4"/>
    <w:rsid w:val="005F43B1"/>
    <w:rsid w:val="005F46E3"/>
    <w:rsid w:val="005F48DA"/>
    <w:rsid w:val="005F4F7B"/>
    <w:rsid w:val="005F4FDD"/>
    <w:rsid w:val="005F5065"/>
    <w:rsid w:val="005F556E"/>
    <w:rsid w:val="005F5872"/>
    <w:rsid w:val="005F63B5"/>
    <w:rsid w:val="005F6538"/>
    <w:rsid w:val="005F74AC"/>
    <w:rsid w:val="005F754C"/>
    <w:rsid w:val="005F783E"/>
    <w:rsid w:val="005F7BDD"/>
    <w:rsid w:val="005F7D2C"/>
    <w:rsid w:val="005F7E8D"/>
    <w:rsid w:val="006000FE"/>
    <w:rsid w:val="0060130C"/>
    <w:rsid w:val="00601968"/>
    <w:rsid w:val="00601D63"/>
    <w:rsid w:val="00601E6B"/>
    <w:rsid w:val="006032F4"/>
    <w:rsid w:val="006038C5"/>
    <w:rsid w:val="00603E7A"/>
    <w:rsid w:val="00604080"/>
    <w:rsid w:val="006040FF"/>
    <w:rsid w:val="0060459A"/>
    <w:rsid w:val="00604A70"/>
    <w:rsid w:val="00604D73"/>
    <w:rsid w:val="00605016"/>
    <w:rsid w:val="006056DC"/>
    <w:rsid w:val="00605903"/>
    <w:rsid w:val="00605DF3"/>
    <w:rsid w:val="00605F7B"/>
    <w:rsid w:val="006062AC"/>
    <w:rsid w:val="00606597"/>
    <w:rsid w:val="00606648"/>
    <w:rsid w:val="00606964"/>
    <w:rsid w:val="00606C36"/>
    <w:rsid w:val="00606DD9"/>
    <w:rsid w:val="00607004"/>
    <w:rsid w:val="00607857"/>
    <w:rsid w:val="0060785C"/>
    <w:rsid w:val="00607D2A"/>
    <w:rsid w:val="0061064D"/>
    <w:rsid w:val="006109DE"/>
    <w:rsid w:val="00610A79"/>
    <w:rsid w:val="00610E06"/>
    <w:rsid w:val="00611265"/>
    <w:rsid w:val="006118F5"/>
    <w:rsid w:val="00611A0B"/>
    <w:rsid w:val="00611A25"/>
    <w:rsid w:val="006124E0"/>
    <w:rsid w:val="00612587"/>
    <w:rsid w:val="006128BA"/>
    <w:rsid w:val="00612E65"/>
    <w:rsid w:val="00612EA3"/>
    <w:rsid w:val="00612EB6"/>
    <w:rsid w:val="0061324A"/>
    <w:rsid w:val="006135E8"/>
    <w:rsid w:val="00613C94"/>
    <w:rsid w:val="00613D18"/>
    <w:rsid w:val="006142B2"/>
    <w:rsid w:val="00614519"/>
    <w:rsid w:val="00614568"/>
    <w:rsid w:val="00614C7B"/>
    <w:rsid w:val="0061510B"/>
    <w:rsid w:val="0061552D"/>
    <w:rsid w:val="00615A64"/>
    <w:rsid w:val="00615A8D"/>
    <w:rsid w:val="00615AFB"/>
    <w:rsid w:val="0061628C"/>
    <w:rsid w:val="00616396"/>
    <w:rsid w:val="00616638"/>
    <w:rsid w:val="00616669"/>
    <w:rsid w:val="006166D8"/>
    <w:rsid w:val="006167B9"/>
    <w:rsid w:val="00616823"/>
    <w:rsid w:val="00616890"/>
    <w:rsid w:val="00616BFB"/>
    <w:rsid w:val="006170CF"/>
    <w:rsid w:val="006172EE"/>
    <w:rsid w:val="00617C3C"/>
    <w:rsid w:val="00617C60"/>
    <w:rsid w:val="00620768"/>
    <w:rsid w:val="00620CCC"/>
    <w:rsid w:val="00620CF0"/>
    <w:rsid w:val="00620DB3"/>
    <w:rsid w:val="00620E06"/>
    <w:rsid w:val="00621089"/>
    <w:rsid w:val="006210D3"/>
    <w:rsid w:val="006213B3"/>
    <w:rsid w:val="00621AAD"/>
    <w:rsid w:val="00621BFB"/>
    <w:rsid w:val="00621D1C"/>
    <w:rsid w:val="00622AAF"/>
    <w:rsid w:val="00623B80"/>
    <w:rsid w:val="00623F16"/>
    <w:rsid w:val="00623F1D"/>
    <w:rsid w:val="0062434C"/>
    <w:rsid w:val="0062461E"/>
    <w:rsid w:val="00624E68"/>
    <w:rsid w:val="00624E9F"/>
    <w:rsid w:val="0062530B"/>
    <w:rsid w:val="00625444"/>
    <w:rsid w:val="006254B2"/>
    <w:rsid w:val="0062555E"/>
    <w:rsid w:val="00625892"/>
    <w:rsid w:val="00625BE9"/>
    <w:rsid w:val="00625D8A"/>
    <w:rsid w:val="00625DF8"/>
    <w:rsid w:val="006260C3"/>
    <w:rsid w:val="00626425"/>
    <w:rsid w:val="00626543"/>
    <w:rsid w:val="006266C3"/>
    <w:rsid w:val="00626AF7"/>
    <w:rsid w:val="00626BDC"/>
    <w:rsid w:val="00626FE5"/>
    <w:rsid w:val="00627085"/>
    <w:rsid w:val="00627476"/>
    <w:rsid w:val="00627679"/>
    <w:rsid w:val="00627858"/>
    <w:rsid w:val="00627FAB"/>
    <w:rsid w:val="00630056"/>
    <w:rsid w:val="00630262"/>
    <w:rsid w:val="0063082A"/>
    <w:rsid w:val="00630A1C"/>
    <w:rsid w:val="00630C7C"/>
    <w:rsid w:val="00630CFE"/>
    <w:rsid w:val="00630D9F"/>
    <w:rsid w:val="00630F8E"/>
    <w:rsid w:val="00631009"/>
    <w:rsid w:val="006311E9"/>
    <w:rsid w:val="00631D46"/>
    <w:rsid w:val="0063251F"/>
    <w:rsid w:val="00632544"/>
    <w:rsid w:val="006326F9"/>
    <w:rsid w:val="006329E3"/>
    <w:rsid w:val="00632E21"/>
    <w:rsid w:val="00633433"/>
    <w:rsid w:val="00633F40"/>
    <w:rsid w:val="006340CC"/>
    <w:rsid w:val="00634444"/>
    <w:rsid w:val="0063489E"/>
    <w:rsid w:val="00634C09"/>
    <w:rsid w:val="00634C98"/>
    <w:rsid w:val="00635133"/>
    <w:rsid w:val="006351CC"/>
    <w:rsid w:val="006358DE"/>
    <w:rsid w:val="00635967"/>
    <w:rsid w:val="00635C6D"/>
    <w:rsid w:val="00636047"/>
    <w:rsid w:val="00636B48"/>
    <w:rsid w:val="00636BA0"/>
    <w:rsid w:val="00637072"/>
    <w:rsid w:val="006375CD"/>
    <w:rsid w:val="006375CF"/>
    <w:rsid w:val="00637AB0"/>
    <w:rsid w:val="00637C12"/>
    <w:rsid w:val="006402BB"/>
    <w:rsid w:val="00640303"/>
    <w:rsid w:val="00640463"/>
    <w:rsid w:val="0064083B"/>
    <w:rsid w:val="00640B63"/>
    <w:rsid w:val="00640CAF"/>
    <w:rsid w:val="00640FFC"/>
    <w:rsid w:val="006413BF"/>
    <w:rsid w:val="0064155C"/>
    <w:rsid w:val="006417B7"/>
    <w:rsid w:val="006419A3"/>
    <w:rsid w:val="00641AAB"/>
    <w:rsid w:val="00641BA8"/>
    <w:rsid w:val="00641CD9"/>
    <w:rsid w:val="00641E67"/>
    <w:rsid w:val="00642635"/>
    <w:rsid w:val="00642642"/>
    <w:rsid w:val="00642794"/>
    <w:rsid w:val="00642C9B"/>
    <w:rsid w:val="00642D59"/>
    <w:rsid w:val="00643177"/>
    <w:rsid w:val="00643191"/>
    <w:rsid w:val="00643BA8"/>
    <w:rsid w:val="00643D43"/>
    <w:rsid w:val="0064406A"/>
    <w:rsid w:val="00644703"/>
    <w:rsid w:val="00645050"/>
    <w:rsid w:val="00645141"/>
    <w:rsid w:val="00645A15"/>
    <w:rsid w:val="00645DF5"/>
    <w:rsid w:val="00646198"/>
    <w:rsid w:val="006461C8"/>
    <w:rsid w:val="0064630E"/>
    <w:rsid w:val="00646549"/>
    <w:rsid w:val="00646864"/>
    <w:rsid w:val="0064726A"/>
    <w:rsid w:val="0064747F"/>
    <w:rsid w:val="00647912"/>
    <w:rsid w:val="00647AA5"/>
    <w:rsid w:val="00647AD7"/>
    <w:rsid w:val="00647B57"/>
    <w:rsid w:val="00647EE1"/>
    <w:rsid w:val="00650089"/>
    <w:rsid w:val="0065013E"/>
    <w:rsid w:val="006507A7"/>
    <w:rsid w:val="0065090D"/>
    <w:rsid w:val="00650D36"/>
    <w:rsid w:val="00650D9A"/>
    <w:rsid w:val="00650E0B"/>
    <w:rsid w:val="00650FC0"/>
    <w:rsid w:val="0065142B"/>
    <w:rsid w:val="0065181C"/>
    <w:rsid w:val="00651B26"/>
    <w:rsid w:val="00651CEE"/>
    <w:rsid w:val="0065203A"/>
    <w:rsid w:val="006520D4"/>
    <w:rsid w:val="00652C16"/>
    <w:rsid w:val="00652F69"/>
    <w:rsid w:val="00653449"/>
    <w:rsid w:val="006536CF"/>
    <w:rsid w:val="00653775"/>
    <w:rsid w:val="00653A07"/>
    <w:rsid w:val="00653CB1"/>
    <w:rsid w:val="00653D64"/>
    <w:rsid w:val="006542F2"/>
    <w:rsid w:val="0065432E"/>
    <w:rsid w:val="006547F3"/>
    <w:rsid w:val="00654D89"/>
    <w:rsid w:val="006554BA"/>
    <w:rsid w:val="0065570C"/>
    <w:rsid w:val="006559C7"/>
    <w:rsid w:val="00655B5B"/>
    <w:rsid w:val="00655CBE"/>
    <w:rsid w:val="0065633B"/>
    <w:rsid w:val="00656694"/>
    <w:rsid w:val="00656CF6"/>
    <w:rsid w:val="00656E1F"/>
    <w:rsid w:val="00657072"/>
    <w:rsid w:val="00657A47"/>
    <w:rsid w:val="00657BA2"/>
    <w:rsid w:val="0066002E"/>
    <w:rsid w:val="006601A7"/>
    <w:rsid w:val="006607E1"/>
    <w:rsid w:val="006607EC"/>
    <w:rsid w:val="00660A9D"/>
    <w:rsid w:val="00660CA2"/>
    <w:rsid w:val="00660D8A"/>
    <w:rsid w:val="0066120A"/>
    <w:rsid w:val="0066139D"/>
    <w:rsid w:val="006618AB"/>
    <w:rsid w:val="00661BDA"/>
    <w:rsid w:val="00661D76"/>
    <w:rsid w:val="006620F2"/>
    <w:rsid w:val="0066214C"/>
    <w:rsid w:val="00662A78"/>
    <w:rsid w:val="00663074"/>
    <w:rsid w:val="00663161"/>
    <w:rsid w:val="006631E0"/>
    <w:rsid w:val="00663969"/>
    <w:rsid w:val="00663C41"/>
    <w:rsid w:val="00664D76"/>
    <w:rsid w:val="00665044"/>
    <w:rsid w:val="00665158"/>
    <w:rsid w:val="00665A64"/>
    <w:rsid w:val="00665CF5"/>
    <w:rsid w:val="00665D40"/>
    <w:rsid w:val="00665F1C"/>
    <w:rsid w:val="00665F75"/>
    <w:rsid w:val="0066627E"/>
    <w:rsid w:val="0066629B"/>
    <w:rsid w:val="006663AE"/>
    <w:rsid w:val="00666526"/>
    <w:rsid w:val="00666701"/>
    <w:rsid w:val="00666B8E"/>
    <w:rsid w:val="00666C50"/>
    <w:rsid w:val="00666D5A"/>
    <w:rsid w:val="00666DA8"/>
    <w:rsid w:val="00666FA1"/>
    <w:rsid w:val="006672A6"/>
    <w:rsid w:val="006672E9"/>
    <w:rsid w:val="0066730B"/>
    <w:rsid w:val="0066735B"/>
    <w:rsid w:val="00667741"/>
    <w:rsid w:val="0066775B"/>
    <w:rsid w:val="00670362"/>
    <w:rsid w:val="0067059B"/>
    <w:rsid w:val="006707AE"/>
    <w:rsid w:val="006709B4"/>
    <w:rsid w:val="006709D3"/>
    <w:rsid w:val="006709D6"/>
    <w:rsid w:val="00670B30"/>
    <w:rsid w:val="00670E8B"/>
    <w:rsid w:val="006713A8"/>
    <w:rsid w:val="006716A7"/>
    <w:rsid w:val="00671876"/>
    <w:rsid w:val="0067190E"/>
    <w:rsid w:val="00671A03"/>
    <w:rsid w:val="00671D05"/>
    <w:rsid w:val="00672096"/>
    <w:rsid w:val="006722E2"/>
    <w:rsid w:val="00672428"/>
    <w:rsid w:val="00672AF5"/>
    <w:rsid w:val="00672C72"/>
    <w:rsid w:val="0067334D"/>
    <w:rsid w:val="00673646"/>
    <w:rsid w:val="00673E27"/>
    <w:rsid w:val="006741BB"/>
    <w:rsid w:val="006745A4"/>
    <w:rsid w:val="00674A73"/>
    <w:rsid w:val="00674ED7"/>
    <w:rsid w:val="006758E4"/>
    <w:rsid w:val="006759B9"/>
    <w:rsid w:val="00675A13"/>
    <w:rsid w:val="00675AEA"/>
    <w:rsid w:val="00675AEB"/>
    <w:rsid w:val="00675B9C"/>
    <w:rsid w:val="00675BC8"/>
    <w:rsid w:val="00675EFB"/>
    <w:rsid w:val="00676026"/>
    <w:rsid w:val="0067615A"/>
    <w:rsid w:val="0067673A"/>
    <w:rsid w:val="00676745"/>
    <w:rsid w:val="0067751C"/>
    <w:rsid w:val="006775C8"/>
    <w:rsid w:val="00677781"/>
    <w:rsid w:val="00677A97"/>
    <w:rsid w:val="00677B79"/>
    <w:rsid w:val="00677EF5"/>
    <w:rsid w:val="006801B6"/>
    <w:rsid w:val="00680541"/>
    <w:rsid w:val="00680988"/>
    <w:rsid w:val="006809A6"/>
    <w:rsid w:val="00680AD4"/>
    <w:rsid w:val="00680ECE"/>
    <w:rsid w:val="00681273"/>
    <w:rsid w:val="0068135C"/>
    <w:rsid w:val="0068146F"/>
    <w:rsid w:val="006820B1"/>
    <w:rsid w:val="006821D9"/>
    <w:rsid w:val="00682436"/>
    <w:rsid w:val="00682B67"/>
    <w:rsid w:val="00683488"/>
    <w:rsid w:val="00683554"/>
    <w:rsid w:val="006837BC"/>
    <w:rsid w:val="006838C4"/>
    <w:rsid w:val="00683B4B"/>
    <w:rsid w:val="00683BDC"/>
    <w:rsid w:val="00684147"/>
    <w:rsid w:val="006844BA"/>
    <w:rsid w:val="0068522D"/>
    <w:rsid w:val="00685503"/>
    <w:rsid w:val="00685610"/>
    <w:rsid w:val="00685654"/>
    <w:rsid w:val="00685745"/>
    <w:rsid w:val="00685C52"/>
    <w:rsid w:val="00685FAD"/>
    <w:rsid w:val="006866EF"/>
    <w:rsid w:val="006867C3"/>
    <w:rsid w:val="006867F8"/>
    <w:rsid w:val="00686857"/>
    <w:rsid w:val="00686A07"/>
    <w:rsid w:val="00686ACC"/>
    <w:rsid w:val="00686BAF"/>
    <w:rsid w:val="00686D66"/>
    <w:rsid w:val="00686FF0"/>
    <w:rsid w:val="00690153"/>
    <w:rsid w:val="006908CC"/>
    <w:rsid w:val="0069134D"/>
    <w:rsid w:val="00691402"/>
    <w:rsid w:val="00691631"/>
    <w:rsid w:val="00691F45"/>
    <w:rsid w:val="006922D8"/>
    <w:rsid w:val="0069242B"/>
    <w:rsid w:val="0069244F"/>
    <w:rsid w:val="006927C6"/>
    <w:rsid w:val="006928FF"/>
    <w:rsid w:val="006930BA"/>
    <w:rsid w:val="006932C1"/>
    <w:rsid w:val="006939A4"/>
    <w:rsid w:val="00693A63"/>
    <w:rsid w:val="00693E4F"/>
    <w:rsid w:val="006944F2"/>
    <w:rsid w:val="0069459A"/>
    <w:rsid w:val="0069479E"/>
    <w:rsid w:val="00694954"/>
    <w:rsid w:val="00694B46"/>
    <w:rsid w:val="00694B57"/>
    <w:rsid w:val="00694B8C"/>
    <w:rsid w:val="00694D67"/>
    <w:rsid w:val="00694E23"/>
    <w:rsid w:val="00694E93"/>
    <w:rsid w:val="0069556A"/>
    <w:rsid w:val="0069582A"/>
    <w:rsid w:val="00695964"/>
    <w:rsid w:val="006960A3"/>
    <w:rsid w:val="00696B09"/>
    <w:rsid w:val="00697072"/>
    <w:rsid w:val="0069741E"/>
    <w:rsid w:val="006976CC"/>
    <w:rsid w:val="00697B8E"/>
    <w:rsid w:val="00697CB0"/>
    <w:rsid w:val="00697FC4"/>
    <w:rsid w:val="006A0253"/>
    <w:rsid w:val="006A083A"/>
    <w:rsid w:val="006A08A0"/>
    <w:rsid w:val="006A0A1D"/>
    <w:rsid w:val="006A0D68"/>
    <w:rsid w:val="006A0E41"/>
    <w:rsid w:val="006A0E9C"/>
    <w:rsid w:val="006A119C"/>
    <w:rsid w:val="006A14DF"/>
    <w:rsid w:val="006A191F"/>
    <w:rsid w:val="006A1C2E"/>
    <w:rsid w:val="006A1D26"/>
    <w:rsid w:val="006A216D"/>
    <w:rsid w:val="006A2319"/>
    <w:rsid w:val="006A24EA"/>
    <w:rsid w:val="006A2AC2"/>
    <w:rsid w:val="006A2E0D"/>
    <w:rsid w:val="006A30E1"/>
    <w:rsid w:val="006A32FC"/>
    <w:rsid w:val="006A33DC"/>
    <w:rsid w:val="006A35E2"/>
    <w:rsid w:val="006A388D"/>
    <w:rsid w:val="006A39D9"/>
    <w:rsid w:val="006A3C60"/>
    <w:rsid w:val="006A3FFF"/>
    <w:rsid w:val="006A48FC"/>
    <w:rsid w:val="006A4C30"/>
    <w:rsid w:val="006A4D76"/>
    <w:rsid w:val="006A4DB0"/>
    <w:rsid w:val="006A4EDD"/>
    <w:rsid w:val="006A4F8E"/>
    <w:rsid w:val="006A50F0"/>
    <w:rsid w:val="006A57D4"/>
    <w:rsid w:val="006A5873"/>
    <w:rsid w:val="006A5DE8"/>
    <w:rsid w:val="006A5E29"/>
    <w:rsid w:val="006A62E0"/>
    <w:rsid w:val="006A6768"/>
    <w:rsid w:val="006A6B69"/>
    <w:rsid w:val="006A729C"/>
    <w:rsid w:val="006A74E5"/>
    <w:rsid w:val="006A75B6"/>
    <w:rsid w:val="006A770F"/>
    <w:rsid w:val="006A78BA"/>
    <w:rsid w:val="006A7F62"/>
    <w:rsid w:val="006B0143"/>
    <w:rsid w:val="006B096D"/>
    <w:rsid w:val="006B09D0"/>
    <w:rsid w:val="006B112E"/>
    <w:rsid w:val="006B172F"/>
    <w:rsid w:val="006B181C"/>
    <w:rsid w:val="006B1851"/>
    <w:rsid w:val="006B1927"/>
    <w:rsid w:val="006B1AD5"/>
    <w:rsid w:val="006B1B7D"/>
    <w:rsid w:val="006B1CCC"/>
    <w:rsid w:val="006B21F5"/>
    <w:rsid w:val="006B229E"/>
    <w:rsid w:val="006B241E"/>
    <w:rsid w:val="006B2690"/>
    <w:rsid w:val="006B278D"/>
    <w:rsid w:val="006B28A3"/>
    <w:rsid w:val="006B3029"/>
    <w:rsid w:val="006B33FC"/>
    <w:rsid w:val="006B3459"/>
    <w:rsid w:val="006B3C9F"/>
    <w:rsid w:val="006B3DE5"/>
    <w:rsid w:val="006B3F9D"/>
    <w:rsid w:val="006B4729"/>
    <w:rsid w:val="006B48A5"/>
    <w:rsid w:val="006B497F"/>
    <w:rsid w:val="006B4B02"/>
    <w:rsid w:val="006B4B47"/>
    <w:rsid w:val="006B55F1"/>
    <w:rsid w:val="006B563A"/>
    <w:rsid w:val="006B56C2"/>
    <w:rsid w:val="006B595F"/>
    <w:rsid w:val="006B5DF2"/>
    <w:rsid w:val="006B5E42"/>
    <w:rsid w:val="006B6445"/>
    <w:rsid w:val="006B6651"/>
    <w:rsid w:val="006B6A82"/>
    <w:rsid w:val="006B6BE4"/>
    <w:rsid w:val="006B6EC5"/>
    <w:rsid w:val="006B70D7"/>
    <w:rsid w:val="006B7BD7"/>
    <w:rsid w:val="006C0437"/>
    <w:rsid w:val="006C0800"/>
    <w:rsid w:val="006C0BDB"/>
    <w:rsid w:val="006C0C41"/>
    <w:rsid w:val="006C12CA"/>
    <w:rsid w:val="006C13CC"/>
    <w:rsid w:val="006C165B"/>
    <w:rsid w:val="006C1809"/>
    <w:rsid w:val="006C1971"/>
    <w:rsid w:val="006C208A"/>
    <w:rsid w:val="006C24C8"/>
    <w:rsid w:val="006C2B0A"/>
    <w:rsid w:val="006C2BEC"/>
    <w:rsid w:val="006C2C7D"/>
    <w:rsid w:val="006C336A"/>
    <w:rsid w:val="006C33DE"/>
    <w:rsid w:val="006C369D"/>
    <w:rsid w:val="006C38FB"/>
    <w:rsid w:val="006C3AAE"/>
    <w:rsid w:val="006C40B3"/>
    <w:rsid w:val="006C41C7"/>
    <w:rsid w:val="006C432A"/>
    <w:rsid w:val="006C4E4A"/>
    <w:rsid w:val="006C4E96"/>
    <w:rsid w:val="006C5199"/>
    <w:rsid w:val="006C5995"/>
    <w:rsid w:val="006C5CB2"/>
    <w:rsid w:val="006C5F22"/>
    <w:rsid w:val="006C609A"/>
    <w:rsid w:val="006C62C0"/>
    <w:rsid w:val="006C6361"/>
    <w:rsid w:val="006C654B"/>
    <w:rsid w:val="006C6631"/>
    <w:rsid w:val="006C674C"/>
    <w:rsid w:val="006C71C2"/>
    <w:rsid w:val="006C76F3"/>
    <w:rsid w:val="006C795A"/>
    <w:rsid w:val="006C7B21"/>
    <w:rsid w:val="006C7B98"/>
    <w:rsid w:val="006C7BF7"/>
    <w:rsid w:val="006C7DE5"/>
    <w:rsid w:val="006C7EEB"/>
    <w:rsid w:val="006C7FBB"/>
    <w:rsid w:val="006D02A4"/>
    <w:rsid w:val="006D0359"/>
    <w:rsid w:val="006D048A"/>
    <w:rsid w:val="006D04A0"/>
    <w:rsid w:val="006D0615"/>
    <w:rsid w:val="006D0874"/>
    <w:rsid w:val="006D0BE7"/>
    <w:rsid w:val="006D0CC3"/>
    <w:rsid w:val="006D1431"/>
    <w:rsid w:val="006D1563"/>
    <w:rsid w:val="006D1EEB"/>
    <w:rsid w:val="006D1F59"/>
    <w:rsid w:val="006D2023"/>
    <w:rsid w:val="006D221F"/>
    <w:rsid w:val="006D27A6"/>
    <w:rsid w:val="006D2B92"/>
    <w:rsid w:val="006D2C69"/>
    <w:rsid w:val="006D365B"/>
    <w:rsid w:val="006D379E"/>
    <w:rsid w:val="006D3B77"/>
    <w:rsid w:val="006D40C3"/>
    <w:rsid w:val="006D410E"/>
    <w:rsid w:val="006D43F3"/>
    <w:rsid w:val="006D4767"/>
    <w:rsid w:val="006D4878"/>
    <w:rsid w:val="006D4A4E"/>
    <w:rsid w:val="006D4B26"/>
    <w:rsid w:val="006D4DAC"/>
    <w:rsid w:val="006D550E"/>
    <w:rsid w:val="006D56A9"/>
    <w:rsid w:val="006D58A3"/>
    <w:rsid w:val="006D590F"/>
    <w:rsid w:val="006D5AF4"/>
    <w:rsid w:val="006D5BE4"/>
    <w:rsid w:val="006D5FEB"/>
    <w:rsid w:val="006D61E1"/>
    <w:rsid w:val="006D699E"/>
    <w:rsid w:val="006D69AB"/>
    <w:rsid w:val="006D6AD9"/>
    <w:rsid w:val="006D6AE9"/>
    <w:rsid w:val="006D6D07"/>
    <w:rsid w:val="006D6E6C"/>
    <w:rsid w:val="006D742C"/>
    <w:rsid w:val="006D74E3"/>
    <w:rsid w:val="006D7840"/>
    <w:rsid w:val="006D7A36"/>
    <w:rsid w:val="006D7AA0"/>
    <w:rsid w:val="006E0027"/>
    <w:rsid w:val="006E0275"/>
    <w:rsid w:val="006E02AF"/>
    <w:rsid w:val="006E058D"/>
    <w:rsid w:val="006E0C18"/>
    <w:rsid w:val="006E0CD7"/>
    <w:rsid w:val="006E0F51"/>
    <w:rsid w:val="006E0F96"/>
    <w:rsid w:val="006E13A1"/>
    <w:rsid w:val="006E1908"/>
    <w:rsid w:val="006E1C28"/>
    <w:rsid w:val="006E1EDE"/>
    <w:rsid w:val="006E20CD"/>
    <w:rsid w:val="006E2259"/>
    <w:rsid w:val="006E2B99"/>
    <w:rsid w:val="006E3384"/>
    <w:rsid w:val="006E3691"/>
    <w:rsid w:val="006E38AF"/>
    <w:rsid w:val="006E40EA"/>
    <w:rsid w:val="006E440F"/>
    <w:rsid w:val="006E44A1"/>
    <w:rsid w:val="006E4AF8"/>
    <w:rsid w:val="006E537A"/>
    <w:rsid w:val="006E572E"/>
    <w:rsid w:val="006E5DE1"/>
    <w:rsid w:val="006E602D"/>
    <w:rsid w:val="006E6033"/>
    <w:rsid w:val="006E6098"/>
    <w:rsid w:val="006E60E4"/>
    <w:rsid w:val="006E62C7"/>
    <w:rsid w:val="006E65C2"/>
    <w:rsid w:val="006E69A2"/>
    <w:rsid w:val="006E6AD6"/>
    <w:rsid w:val="006E6B5A"/>
    <w:rsid w:val="006E6D67"/>
    <w:rsid w:val="006E7A5D"/>
    <w:rsid w:val="006F007C"/>
    <w:rsid w:val="006F0375"/>
    <w:rsid w:val="006F05B2"/>
    <w:rsid w:val="006F05FF"/>
    <w:rsid w:val="006F069D"/>
    <w:rsid w:val="006F0966"/>
    <w:rsid w:val="006F09B3"/>
    <w:rsid w:val="006F0D3B"/>
    <w:rsid w:val="006F127B"/>
    <w:rsid w:val="006F18A1"/>
    <w:rsid w:val="006F18BD"/>
    <w:rsid w:val="006F2296"/>
    <w:rsid w:val="006F2443"/>
    <w:rsid w:val="006F24BE"/>
    <w:rsid w:val="006F25C5"/>
    <w:rsid w:val="006F27D5"/>
    <w:rsid w:val="006F28C0"/>
    <w:rsid w:val="006F2E7E"/>
    <w:rsid w:val="006F3074"/>
    <w:rsid w:val="006F32E9"/>
    <w:rsid w:val="006F34E4"/>
    <w:rsid w:val="006F3606"/>
    <w:rsid w:val="006F3925"/>
    <w:rsid w:val="006F39DD"/>
    <w:rsid w:val="006F3B4A"/>
    <w:rsid w:val="006F3DF8"/>
    <w:rsid w:val="006F3EEB"/>
    <w:rsid w:val="006F4879"/>
    <w:rsid w:val="006F4A77"/>
    <w:rsid w:val="006F4E81"/>
    <w:rsid w:val="006F4EDC"/>
    <w:rsid w:val="006F50BA"/>
    <w:rsid w:val="006F568C"/>
    <w:rsid w:val="006F5774"/>
    <w:rsid w:val="006F5F33"/>
    <w:rsid w:val="006F652D"/>
    <w:rsid w:val="006F65EE"/>
    <w:rsid w:val="006F6AA4"/>
    <w:rsid w:val="006F6C68"/>
    <w:rsid w:val="006F6D37"/>
    <w:rsid w:val="006F6DBF"/>
    <w:rsid w:val="006F6DFE"/>
    <w:rsid w:val="006F7390"/>
    <w:rsid w:val="006F7A85"/>
    <w:rsid w:val="006F7A9A"/>
    <w:rsid w:val="006F7F90"/>
    <w:rsid w:val="0070002C"/>
    <w:rsid w:val="00700169"/>
    <w:rsid w:val="007002E6"/>
    <w:rsid w:val="00700473"/>
    <w:rsid w:val="00700C80"/>
    <w:rsid w:val="00700FC2"/>
    <w:rsid w:val="0070114B"/>
    <w:rsid w:val="00701425"/>
    <w:rsid w:val="007014F7"/>
    <w:rsid w:val="007015BA"/>
    <w:rsid w:val="00701744"/>
    <w:rsid w:val="00701966"/>
    <w:rsid w:val="0070196B"/>
    <w:rsid w:val="007020D0"/>
    <w:rsid w:val="0070230D"/>
    <w:rsid w:val="00702512"/>
    <w:rsid w:val="007027B8"/>
    <w:rsid w:val="00702ABC"/>
    <w:rsid w:val="00703330"/>
    <w:rsid w:val="00703406"/>
    <w:rsid w:val="00703565"/>
    <w:rsid w:val="00703C6A"/>
    <w:rsid w:val="00703EA5"/>
    <w:rsid w:val="00704094"/>
    <w:rsid w:val="00704218"/>
    <w:rsid w:val="0070438F"/>
    <w:rsid w:val="007043CF"/>
    <w:rsid w:val="00704550"/>
    <w:rsid w:val="007049EA"/>
    <w:rsid w:val="00704D61"/>
    <w:rsid w:val="00704E10"/>
    <w:rsid w:val="00704E68"/>
    <w:rsid w:val="00704E6E"/>
    <w:rsid w:val="00705016"/>
    <w:rsid w:val="00705242"/>
    <w:rsid w:val="0070542F"/>
    <w:rsid w:val="0070551B"/>
    <w:rsid w:val="007058D9"/>
    <w:rsid w:val="007059A6"/>
    <w:rsid w:val="00705E76"/>
    <w:rsid w:val="007066C5"/>
    <w:rsid w:val="007067EE"/>
    <w:rsid w:val="00706997"/>
    <w:rsid w:val="00706E7B"/>
    <w:rsid w:val="007070B7"/>
    <w:rsid w:val="0070712B"/>
    <w:rsid w:val="007072EF"/>
    <w:rsid w:val="007073E7"/>
    <w:rsid w:val="00707518"/>
    <w:rsid w:val="00707682"/>
    <w:rsid w:val="0070790D"/>
    <w:rsid w:val="00707AFD"/>
    <w:rsid w:val="00707B89"/>
    <w:rsid w:val="00707D3D"/>
    <w:rsid w:val="007105CC"/>
    <w:rsid w:val="00710A43"/>
    <w:rsid w:val="00710BB0"/>
    <w:rsid w:val="00710C8A"/>
    <w:rsid w:val="00711117"/>
    <w:rsid w:val="00711167"/>
    <w:rsid w:val="00711417"/>
    <w:rsid w:val="00711760"/>
    <w:rsid w:val="00711ABC"/>
    <w:rsid w:val="00711AFB"/>
    <w:rsid w:val="00711EEF"/>
    <w:rsid w:val="00712054"/>
    <w:rsid w:val="007129A2"/>
    <w:rsid w:val="00712C9F"/>
    <w:rsid w:val="00712CBE"/>
    <w:rsid w:val="00712D61"/>
    <w:rsid w:val="00712E98"/>
    <w:rsid w:val="007131E1"/>
    <w:rsid w:val="007146A4"/>
    <w:rsid w:val="00714902"/>
    <w:rsid w:val="00715795"/>
    <w:rsid w:val="007157AB"/>
    <w:rsid w:val="0071584E"/>
    <w:rsid w:val="00715CFB"/>
    <w:rsid w:val="007161FF"/>
    <w:rsid w:val="0071622D"/>
    <w:rsid w:val="007164ED"/>
    <w:rsid w:val="00716529"/>
    <w:rsid w:val="00716913"/>
    <w:rsid w:val="0071696A"/>
    <w:rsid w:val="00716A4C"/>
    <w:rsid w:val="00717111"/>
    <w:rsid w:val="007173B2"/>
    <w:rsid w:val="007175D5"/>
    <w:rsid w:val="00717642"/>
    <w:rsid w:val="00717C10"/>
    <w:rsid w:val="00720017"/>
    <w:rsid w:val="00720071"/>
    <w:rsid w:val="00720160"/>
    <w:rsid w:val="00720490"/>
    <w:rsid w:val="00720F3C"/>
    <w:rsid w:val="0072119C"/>
    <w:rsid w:val="00721DB3"/>
    <w:rsid w:val="00721E98"/>
    <w:rsid w:val="00722544"/>
    <w:rsid w:val="00722588"/>
    <w:rsid w:val="00722ACD"/>
    <w:rsid w:val="00722C37"/>
    <w:rsid w:val="00722E31"/>
    <w:rsid w:val="00722EC7"/>
    <w:rsid w:val="007231BE"/>
    <w:rsid w:val="00723337"/>
    <w:rsid w:val="00723449"/>
    <w:rsid w:val="007235C7"/>
    <w:rsid w:val="007236D8"/>
    <w:rsid w:val="00723A28"/>
    <w:rsid w:val="00723BD5"/>
    <w:rsid w:val="00723FDE"/>
    <w:rsid w:val="0072404B"/>
    <w:rsid w:val="007240C0"/>
    <w:rsid w:val="00724108"/>
    <w:rsid w:val="007244FD"/>
    <w:rsid w:val="00724D19"/>
    <w:rsid w:val="00725194"/>
    <w:rsid w:val="00725548"/>
    <w:rsid w:val="007255DC"/>
    <w:rsid w:val="00725B95"/>
    <w:rsid w:val="00725CD5"/>
    <w:rsid w:val="007261A9"/>
    <w:rsid w:val="007265E6"/>
    <w:rsid w:val="00726A11"/>
    <w:rsid w:val="00726CC1"/>
    <w:rsid w:val="0072703E"/>
    <w:rsid w:val="00727295"/>
    <w:rsid w:val="007272FC"/>
    <w:rsid w:val="00727414"/>
    <w:rsid w:val="0072799C"/>
    <w:rsid w:val="00727A37"/>
    <w:rsid w:val="00727DC7"/>
    <w:rsid w:val="00730283"/>
    <w:rsid w:val="007304C5"/>
    <w:rsid w:val="00730749"/>
    <w:rsid w:val="0073089C"/>
    <w:rsid w:val="007309E4"/>
    <w:rsid w:val="00730B6E"/>
    <w:rsid w:val="0073104D"/>
    <w:rsid w:val="00731381"/>
    <w:rsid w:val="0073151A"/>
    <w:rsid w:val="00731603"/>
    <w:rsid w:val="0073186E"/>
    <w:rsid w:val="00731A07"/>
    <w:rsid w:val="00731B87"/>
    <w:rsid w:val="00731F48"/>
    <w:rsid w:val="007325A7"/>
    <w:rsid w:val="007325E0"/>
    <w:rsid w:val="00732669"/>
    <w:rsid w:val="00732726"/>
    <w:rsid w:val="00732EA5"/>
    <w:rsid w:val="00732F0A"/>
    <w:rsid w:val="0073378D"/>
    <w:rsid w:val="007337D3"/>
    <w:rsid w:val="007339E4"/>
    <w:rsid w:val="00733A17"/>
    <w:rsid w:val="00734046"/>
    <w:rsid w:val="0073434B"/>
    <w:rsid w:val="00734494"/>
    <w:rsid w:val="00734DF8"/>
    <w:rsid w:val="00734F61"/>
    <w:rsid w:val="00735056"/>
    <w:rsid w:val="0073505D"/>
    <w:rsid w:val="00735F62"/>
    <w:rsid w:val="007366E8"/>
    <w:rsid w:val="00736A4C"/>
    <w:rsid w:val="00736A55"/>
    <w:rsid w:val="00736CA7"/>
    <w:rsid w:val="00737003"/>
    <w:rsid w:val="00737011"/>
    <w:rsid w:val="00737294"/>
    <w:rsid w:val="007372DF"/>
    <w:rsid w:val="00737316"/>
    <w:rsid w:val="00737793"/>
    <w:rsid w:val="0073798B"/>
    <w:rsid w:val="00740159"/>
    <w:rsid w:val="00740334"/>
    <w:rsid w:val="00740437"/>
    <w:rsid w:val="007409DC"/>
    <w:rsid w:val="00740B57"/>
    <w:rsid w:val="00740D2D"/>
    <w:rsid w:val="00740ED3"/>
    <w:rsid w:val="00740FC5"/>
    <w:rsid w:val="007416BE"/>
    <w:rsid w:val="00741746"/>
    <w:rsid w:val="007419AD"/>
    <w:rsid w:val="00741A68"/>
    <w:rsid w:val="00741B5D"/>
    <w:rsid w:val="0074204E"/>
    <w:rsid w:val="00742848"/>
    <w:rsid w:val="007428A8"/>
    <w:rsid w:val="00742B02"/>
    <w:rsid w:val="00742C6E"/>
    <w:rsid w:val="00742C96"/>
    <w:rsid w:val="00742DA3"/>
    <w:rsid w:val="00742DC4"/>
    <w:rsid w:val="00743350"/>
    <w:rsid w:val="0074352B"/>
    <w:rsid w:val="00743640"/>
    <w:rsid w:val="00743722"/>
    <w:rsid w:val="00743C78"/>
    <w:rsid w:val="00743CF4"/>
    <w:rsid w:val="00744767"/>
    <w:rsid w:val="007447BC"/>
    <w:rsid w:val="0074485E"/>
    <w:rsid w:val="0074489F"/>
    <w:rsid w:val="00744AD4"/>
    <w:rsid w:val="00744B04"/>
    <w:rsid w:val="00744C4B"/>
    <w:rsid w:val="0074527B"/>
    <w:rsid w:val="00745934"/>
    <w:rsid w:val="0074596E"/>
    <w:rsid w:val="00745C27"/>
    <w:rsid w:val="00745C39"/>
    <w:rsid w:val="00745CF2"/>
    <w:rsid w:val="00746080"/>
    <w:rsid w:val="00746272"/>
    <w:rsid w:val="007467A0"/>
    <w:rsid w:val="007468A7"/>
    <w:rsid w:val="007468C1"/>
    <w:rsid w:val="00746C7B"/>
    <w:rsid w:val="00746D3E"/>
    <w:rsid w:val="007475B2"/>
    <w:rsid w:val="0074768A"/>
    <w:rsid w:val="00747730"/>
    <w:rsid w:val="00747748"/>
    <w:rsid w:val="00747AFD"/>
    <w:rsid w:val="00747D7F"/>
    <w:rsid w:val="00747EAD"/>
    <w:rsid w:val="00747F8D"/>
    <w:rsid w:val="00750227"/>
    <w:rsid w:val="00750683"/>
    <w:rsid w:val="0075085A"/>
    <w:rsid w:val="00750A1E"/>
    <w:rsid w:val="00750A9A"/>
    <w:rsid w:val="00750B04"/>
    <w:rsid w:val="00750DCF"/>
    <w:rsid w:val="00751001"/>
    <w:rsid w:val="007513D9"/>
    <w:rsid w:val="00751549"/>
    <w:rsid w:val="0075163A"/>
    <w:rsid w:val="0075172B"/>
    <w:rsid w:val="0075197D"/>
    <w:rsid w:val="00751D90"/>
    <w:rsid w:val="00751F88"/>
    <w:rsid w:val="00752423"/>
    <w:rsid w:val="007528DA"/>
    <w:rsid w:val="00753017"/>
    <w:rsid w:val="007533E3"/>
    <w:rsid w:val="00753915"/>
    <w:rsid w:val="00753ADC"/>
    <w:rsid w:val="00754109"/>
    <w:rsid w:val="00754945"/>
    <w:rsid w:val="00754CA7"/>
    <w:rsid w:val="007551FC"/>
    <w:rsid w:val="00755535"/>
    <w:rsid w:val="007556DC"/>
    <w:rsid w:val="0075584C"/>
    <w:rsid w:val="00755F03"/>
    <w:rsid w:val="0075624D"/>
    <w:rsid w:val="0075638D"/>
    <w:rsid w:val="007568EB"/>
    <w:rsid w:val="00756B44"/>
    <w:rsid w:val="00756BB9"/>
    <w:rsid w:val="00756DDF"/>
    <w:rsid w:val="00756E31"/>
    <w:rsid w:val="0075710E"/>
    <w:rsid w:val="00757286"/>
    <w:rsid w:val="00757385"/>
    <w:rsid w:val="00757450"/>
    <w:rsid w:val="00757722"/>
    <w:rsid w:val="00757E87"/>
    <w:rsid w:val="00757EB0"/>
    <w:rsid w:val="00760D2F"/>
    <w:rsid w:val="00760DF4"/>
    <w:rsid w:val="00760F52"/>
    <w:rsid w:val="007610F7"/>
    <w:rsid w:val="00761139"/>
    <w:rsid w:val="00761184"/>
    <w:rsid w:val="00761982"/>
    <w:rsid w:val="00762182"/>
    <w:rsid w:val="007621B3"/>
    <w:rsid w:val="00762399"/>
    <w:rsid w:val="0076265C"/>
    <w:rsid w:val="007626E2"/>
    <w:rsid w:val="007627C8"/>
    <w:rsid w:val="00762944"/>
    <w:rsid w:val="007629FB"/>
    <w:rsid w:val="00762D4C"/>
    <w:rsid w:val="00762DD3"/>
    <w:rsid w:val="007632C1"/>
    <w:rsid w:val="00763675"/>
    <w:rsid w:val="0076378E"/>
    <w:rsid w:val="00763803"/>
    <w:rsid w:val="00763A81"/>
    <w:rsid w:val="00763C0F"/>
    <w:rsid w:val="00763D97"/>
    <w:rsid w:val="00763E7E"/>
    <w:rsid w:val="00764438"/>
    <w:rsid w:val="007645E1"/>
    <w:rsid w:val="007645F4"/>
    <w:rsid w:val="007649A7"/>
    <w:rsid w:val="00765075"/>
    <w:rsid w:val="007650A9"/>
    <w:rsid w:val="007651A6"/>
    <w:rsid w:val="00765206"/>
    <w:rsid w:val="007652EB"/>
    <w:rsid w:val="007654C3"/>
    <w:rsid w:val="007656B4"/>
    <w:rsid w:val="0076582C"/>
    <w:rsid w:val="007659DF"/>
    <w:rsid w:val="00765D90"/>
    <w:rsid w:val="00765EAA"/>
    <w:rsid w:val="007660F7"/>
    <w:rsid w:val="007664C3"/>
    <w:rsid w:val="00766B9D"/>
    <w:rsid w:val="00766CD6"/>
    <w:rsid w:val="00766D50"/>
    <w:rsid w:val="007672B7"/>
    <w:rsid w:val="0076745E"/>
    <w:rsid w:val="00767523"/>
    <w:rsid w:val="007677B8"/>
    <w:rsid w:val="0076784F"/>
    <w:rsid w:val="00767A7B"/>
    <w:rsid w:val="00767D2D"/>
    <w:rsid w:val="0077006E"/>
    <w:rsid w:val="0077045A"/>
    <w:rsid w:val="007707EF"/>
    <w:rsid w:val="00770895"/>
    <w:rsid w:val="00770AA3"/>
    <w:rsid w:val="00770AF2"/>
    <w:rsid w:val="007710E2"/>
    <w:rsid w:val="007711F6"/>
    <w:rsid w:val="007712FB"/>
    <w:rsid w:val="00771478"/>
    <w:rsid w:val="007716A0"/>
    <w:rsid w:val="00771961"/>
    <w:rsid w:val="00771D51"/>
    <w:rsid w:val="00771D8E"/>
    <w:rsid w:val="00771EE5"/>
    <w:rsid w:val="00771FCA"/>
    <w:rsid w:val="0077220C"/>
    <w:rsid w:val="0077249F"/>
    <w:rsid w:val="00772836"/>
    <w:rsid w:val="00772BCE"/>
    <w:rsid w:val="00772E97"/>
    <w:rsid w:val="007731C9"/>
    <w:rsid w:val="00773B98"/>
    <w:rsid w:val="00773EFC"/>
    <w:rsid w:val="00774054"/>
    <w:rsid w:val="0077478E"/>
    <w:rsid w:val="0077479C"/>
    <w:rsid w:val="007748E2"/>
    <w:rsid w:val="0077507B"/>
    <w:rsid w:val="0077517D"/>
    <w:rsid w:val="007755F5"/>
    <w:rsid w:val="00775C54"/>
    <w:rsid w:val="00775FCC"/>
    <w:rsid w:val="007761E5"/>
    <w:rsid w:val="00776271"/>
    <w:rsid w:val="00776666"/>
    <w:rsid w:val="00776876"/>
    <w:rsid w:val="00776D02"/>
    <w:rsid w:val="00776D3A"/>
    <w:rsid w:val="00776E8A"/>
    <w:rsid w:val="007776FF"/>
    <w:rsid w:val="007778FB"/>
    <w:rsid w:val="00777D80"/>
    <w:rsid w:val="00777E19"/>
    <w:rsid w:val="00777E31"/>
    <w:rsid w:val="00780010"/>
    <w:rsid w:val="0078014F"/>
    <w:rsid w:val="0078044F"/>
    <w:rsid w:val="007805F6"/>
    <w:rsid w:val="007807DB"/>
    <w:rsid w:val="00780B06"/>
    <w:rsid w:val="00780C97"/>
    <w:rsid w:val="00781286"/>
    <w:rsid w:val="007815EC"/>
    <w:rsid w:val="007818C7"/>
    <w:rsid w:val="00781B1E"/>
    <w:rsid w:val="00781FB8"/>
    <w:rsid w:val="007821B7"/>
    <w:rsid w:val="00782587"/>
    <w:rsid w:val="00782CFC"/>
    <w:rsid w:val="00782F22"/>
    <w:rsid w:val="007832DE"/>
    <w:rsid w:val="0078338F"/>
    <w:rsid w:val="0078346E"/>
    <w:rsid w:val="007834A9"/>
    <w:rsid w:val="00783572"/>
    <w:rsid w:val="00783637"/>
    <w:rsid w:val="00783673"/>
    <w:rsid w:val="00783715"/>
    <w:rsid w:val="007837D8"/>
    <w:rsid w:val="00783913"/>
    <w:rsid w:val="00783AF1"/>
    <w:rsid w:val="00783FA4"/>
    <w:rsid w:val="00783FD8"/>
    <w:rsid w:val="00784535"/>
    <w:rsid w:val="00784A0C"/>
    <w:rsid w:val="00784C32"/>
    <w:rsid w:val="00784EDA"/>
    <w:rsid w:val="00784F9E"/>
    <w:rsid w:val="007853BF"/>
    <w:rsid w:val="0078540C"/>
    <w:rsid w:val="00785D88"/>
    <w:rsid w:val="00785E33"/>
    <w:rsid w:val="00785FF1"/>
    <w:rsid w:val="00786C3A"/>
    <w:rsid w:val="00786DA3"/>
    <w:rsid w:val="00786F5F"/>
    <w:rsid w:val="00786F7F"/>
    <w:rsid w:val="00786FFA"/>
    <w:rsid w:val="00787675"/>
    <w:rsid w:val="007876B7"/>
    <w:rsid w:val="00787D3C"/>
    <w:rsid w:val="00787EF5"/>
    <w:rsid w:val="00787F00"/>
    <w:rsid w:val="007900A8"/>
    <w:rsid w:val="00790114"/>
    <w:rsid w:val="007902C4"/>
    <w:rsid w:val="007905C6"/>
    <w:rsid w:val="0079069A"/>
    <w:rsid w:val="00790EDE"/>
    <w:rsid w:val="0079141B"/>
    <w:rsid w:val="00791513"/>
    <w:rsid w:val="00791685"/>
    <w:rsid w:val="007920D0"/>
    <w:rsid w:val="00792328"/>
    <w:rsid w:val="007923E5"/>
    <w:rsid w:val="007929E3"/>
    <w:rsid w:val="00792AF7"/>
    <w:rsid w:val="00792F4C"/>
    <w:rsid w:val="00793708"/>
    <w:rsid w:val="00793A93"/>
    <w:rsid w:val="00793DB7"/>
    <w:rsid w:val="00793FD2"/>
    <w:rsid w:val="00794002"/>
    <w:rsid w:val="00794116"/>
    <w:rsid w:val="00794409"/>
    <w:rsid w:val="00794A2D"/>
    <w:rsid w:val="00794C81"/>
    <w:rsid w:val="00794D56"/>
    <w:rsid w:val="00794E05"/>
    <w:rsid w:val="007952BA"/>
    <w:rsid w:val="007952C2"/>
    <w:rsid w:val="00795484"/>
    <w:rsid w:val="00795A5E"/>
    <w:rsid w:val="00795C20"/>
    <w:rsid w:val="00795E9F"/>
    <w:rsid w:val="0079662E"/>
    <w:rsid w:val="0079678D"/>
    <w:rsid w:val="00796E00"/>
    <w:rsid w:val="00796E0D"/>
    <w:rsid w:val="007971DF"/>
    <w:rsid w:val="007971FB"/>
    <w:rsid w:val="00797356"/>
    <w:rsid w:val="0079752A"/>
    <w:rsid w:val="00797702"/>
    <w:rsid w:val="00797CDE"/>
    <w:rsid w:val="00797F1E"/>
    <w:rsid w:val="007A03E4"/>
    <w:rsid w:val="007A059C"/>
    <w:rsid w:val="007A068C"/>
    <w:rsid w:val="007A07A5"/>
    <w:rsid w:val="007A086B"/>
    <w:rsid w:val="007A08FC"/>
    <w:rsid w:val="007A0A73"/>
    <w:rsid w:val="007A0EA4"/>
    <w:rsid w:val="007A1067"/>
    <w:rsid w:val="007A1BDC"/>
    <w:rsid w:val="007A1EFD"/>
    <w:rsid w:val="007A23D9"/>
    <w:rsid w:val="007A2887"/>
    <w:rsid w:val="007A2BDD"/>
    <w:rsid w:val="007A305C"/>
    <w:rsid w:val="007A313A"/>
    <w:rsid w:val="007A323D"/>
    <w:rsid w:val="007A32A8"/>
    <w:rsid w:val="007A3B53"/>
    <w:rsid w:val="007A3E52"/>
    <w:rsid w:val="007A4581"/>
    <w:rsid w:val="007A45DA"/>
    <w:rsid w:val="007A4735"/>
    <w:rsid w:val="007A4B95"/>
    <w:rsid w:val="007A4C1F"/>
    <w:rsid w:val="007A4CD3"/>
    <w:rsid w:val="007A5292"/>
    <w:rsid w:val="007A539B"/>
    <w:rsid w:val="007A542C"/>
    <w:rsid w:val="007A5DB3"/>
    <w:rsid w:val="007A5FD0"/>
    <w:rsid w:val="007A628E"/>
    <w:rsid w:val="007A64BD"/>
    <w:rsid w:val="007A6C20"/>
    <w:rsid w:val="007A73D0"/>
    <w:rsid w:val="007A76DA"/>
    <w:rsid w:val="007A7ACD"/>
    <w:rsid w:val="007B0093"/>
    <w:rsid w:val="007B0216"/>
    <w:rsid w:val="007B040A"/>
    <w:rsid w:val="007B0558"/>
    <w:rsid w:val="007B059F"/>
    <w:rsid w:val="007B079B"/>
    <w:rsid w:val="007B095F"/>
    <w:rsid w:val="007B0A26"/>
    <w:rsid w:val="007B0B23"/>
    <w:rsid w:val="007B0C99"/>
    <w:rsid w:val="007B1051"/>
    <w:rsid w:val="007B1928"/>
    <w:rsid w:val="007B1AE9"/>
    <w:rsid w:val="007B1C36"/>
    <w:rsid w:val="007B1C8A"/>
    <w:rsid w:val="007B318C"/>
    <w:rsid w:val="007B31A1"/>
    <w:rsid w:val="007B34CB"/>
    <w:rsid w:val="007B3614"/>
    <w:rsid w:val="007B375A"/>
    <w:rsid w:val="007B3F0F"/>
    <w:rsid w:val="007B3F38"/>
    <w:rsid w:val="007B49F8"/>
    <w:rsid w:val="007B4AE4"/>
    <w:rsid w:val="007B5195"/>
    <w:rsid w:val="007B5208"/>
    <w:rsid w:val="007B577F"/>
    <w:rsid w:val="007B57AD"/>
    <w:rsid w:val="007B5820"/>
    <w:rsid w:val="007B5872"/>
    <w:rsid w:val="007B5A3D"/>
    <w:rsid w:val="007B5B97"/>
    <w:rsid w:val="007B62C9"/>
    <w:rsid w:val="007B66E3"/>
    <w:rsid w:val="007B6929"/>
    <w:rsid w:val="007B6A76"/>
    <w:rsid w:val="007B6B07"/>
    <w:rsid w:val="007B6C42"/>
    <w:rsid w:val="007B6F4F"/>
    <w:rsid w:val="007B7350"/>
    <w:rsid w:val="007B77BA"/>
    <w:rsid w:val="007B7B9A"/>
    <w:rsid w:val="007B7BD2"/>
    <w:rsid w:val="007B7F2E"/>
    <w:rsid w:val="007C01BE"/>
    <w:rsid w:val="007C033E"/>
    <w:rsid w:val="007C069B"/>
    <w:rsid w:val="007C0CEA"/>
    <w:rsid w:val="007C0E48"/>
    <w:rsid w:val="007C19EF"/>
    <w:rsid w:val="007C1DC0"/>
    <w:rsid w:val="007C203C"/>
    <w:rsid w:val="007C2070"/>
    <w:rsid w:val="007C2253"/>
    <w:rsid w:val="007C22CA"/>
    <w:rsid w:val="007C2473"/>
    <w:rsid w:val="007C24D1"/>
    <w:rsid w:val="007C257A"/>
    <w:rsid w:val="007C27F5"/>
    <w:rsid w:val="007C2AEE"/>
    <w:rsid w:val="007C2D8C"/>
    <w:rsid w:val="007C2EAA"/>
    <w:rsid w:val="007C32A3"/>
    <w:rsid w:val="007C37DF"/>
    <w:rsid w:val="007C38F8"/>
    <w:rsid w:val="007C3D7F"/>
    <w:rsid w:val="007C3DA2"/>
    <w:rsid w:val="007C4576"/>
    <w:rsid w:val="007C475D"/>
    <w:rsid w:val="007C4792"/>
    <w:rsid w:val="007C4C1D"/>
    <w:rsid w:val="007C4E2F"/>
    <w:rsid w:val="007C5068"/>
    <w:rsid w:val="007C52AA"/>
    <w:rsid w:val="007C5335"/>
    <w:rsid w:val="007C5D5E"/>
    <w:rsid w:val="007C5E5D"/>
    <w:rsid w:val="007C62C1"/>
    <w:rsid w:val="007C633B"/>
    <w:rsid w:val="007C666D"/>
    <w:rsid w:val="007C68C7"/>
    <w:rsid w:val="007C707E"/>
    <w:rsid w:val="007C7C80"/>
    <w:rsid w:val="007D01F8"/>
    <w:rsid w:val="007D022A"/>
    <w:rsid w:val="007D02CC"/>
    <w:rsid w:val="007D038C"/>
    <w:rsid w:val="007D045E"/>
    <w:rsid w:val="007D0729"/>
    <w:rsid w:val="007D0756"/>
    <w:rsid w:val="007D0A58"/>
    <w:rsid w:val="007D0CAB"/>
    <w:rsid w:val="007D1322"/>
    <w:rsid w:val="007D1344"/>
    <w:rsid w:val="007D13C3"/>
    <w:rsid w:val="007D16EE"/>
    <w:rsid w:val="007D177D"/>
    <w:rsid w:val="007D17B1"/>
    <w:rsid w:val="007D17B7"/>
    <w:rsid w:val="007D1956"/>
    <w:rsid w:val="007D1D5A"/>
    <w:rsid w:val="007D1E78"/>
    <w:rsid w:val="007D21C2"/>
    <w:rsid w:val="007D2510"/>
    <w:rsid w:val="007D26B0"/>
    <w:rsid w:val="007D2BFA"/>
    <w:rsid w:val="007D2C84"/>
    <w:rsid w:val="007D3110"/>
    <w:rsid w:val="007D33AA"/>
    <w:rsid w:val="007D397E"/>
    <w:rsid w:val="007D489B"/>
    <w:rsid w:val="007D48B3"/>
    <w:rsid w:val="007D491C"/>
    <w:rsid w:val="007D4DF2"/>
    <w:rsid w:val="007D4EDA"/>
    <w:rsid w:val="007D5894"/>
    <w:rsid w:val="007D5A38"/>
    <w:rsid w:val="007D5FEE"/>
    <w:rsid w:val="007D60E4"/>
    <w:rsid w:val="007D61C9"/>
    <w:rsid w:val="007D6683"/>
    <w:rsid w:val="007D6769"/>
    <w:rsid w:val="007D69B9"/>
    <w:rsid w:val="007D6DF1"/>
    <w:rsid w:val="007D6EA1"/>
    <w:rsid w:val="007D7970"/>
    <w:rsid w:val="007D7BA9"/>
    <w:rsid w:val="007D7E43"/>
    <w:rsid w:val="007E0077"/>
    <w:rsid w:val="007E0A4C"/>
    <w:rsid w:val="007E0AC8"/>
    <w:rsid w:val="007E0BAE"/>
    <w:rsid w:val="007E111F"/>
    <w:rsid w:val="007E1185"/>
    <w:rsid w:val="007E13DC"/>
    <w:rsid w:val="007E19EF"/>
    <w:rsid w:val="007E20C4"/>
    <w:rsid w:val="007E22E7"/>
    <w:rsid w:val="007E24B0"/>
    <w:rsid w:val="007E27D1"/>
    <w:rsid w:val="007E29B2"/>
    <w:rsid w:val="007E2A93"/>
    <w:rsid w:val="007E2A97"/>
    <w:rsid w:val="007E2BE5"/>
    <w:rsid w:val="007E2E5C"/>
    <w:rsid w:val="007E3072"/>
    <w:rsid w:val="007E317D"/>
    <w:rsid w:val="007E31FF"/>
    <w:rsid w:val="007E37C5"/>
    <w:rsid w:val="007E3C4C"/>
    <w:rsid w:val="007E3CDF"/>
    <w:rsid w:val="007E3F13"/>
    <w:rsid w:val="007E3FD4"/>
    <w:rsid w:val="007E4005"/>
    <w:rsid w:val="007E437C"/>
    <w:rsid w:val="007E451D"/>
    <w:rsid w:val="007E454B"/>
    <w:rsid w:val="007E47BB"/>
    <w:rsid w:val="007E4CDB"/>
    <w:rsid w:val="007E4E1B"/>
    <w:rsid w:val="007E4EA0"/>
    <w:rsid w:val="007E4EE4"/>
    <w:rsid w:val="007E5472"/>
    <w:rsid w:val="007E54BF"/>
    <w:rsid w:val="007E5508"/>
    <w:rsid w:val="007E564A"/>
    <w:rsid w:val="007E57B5"/>
    <w:rsid w:val="007E5E0E"/>
    <w:rsid w:val="007E60D2"/>
    <w:rsid w:val="007E62B6"/>
    <w:rsid w:val="007E6385"/>
    <w:rsid w:val="007E64F4"/>
    <w:rsid w:val="007E6779"/>
    <w:rsid w:val="007E67EC"/>
    <w:rsid w:val="007E6991"/>
    <w:rsid w:val="007E6B99"/>
    <w:rsid w:val="007E6DE7"/>
    <w:rsid w:val="007E6EBD"/>
    <w:rsid w:val="007E71C6"/>
    <w:rsid w:val="007E74C5"/>
    <w:rsid w:val="007E7762"/>
    <w:rsid w:val="007E7971"/>
    <w:rsid w:val="007E7AD3"/>
    <w:rsid w:val="007E7EAB"/>
    <w:rsid w:val="007F0612"/>
    <w:rsid w:val="007F0B11"/>
    <w:rsid w:val="007F0B5F"/>
    <w:rsid w:val="007F0EB1"/>
    <w:rsid w:val="007F13A6"/>
    <w:rsid w:val="007F1E58"/>
    <w:rsid w:val="007F2041"/>
    <w:rsid w:val="007F21C1"/>
    <w:rsid w:val="007F25F0"/>
    <w:rsid w:val="007F2697"/>
    <w:rsid w:val="007F26E7"/>
    <w:rsid w:val="007F2B87"/>
    <w:rsid w:val="007F2D44"/>
    <w:rsid w:val="007F2F23"/>
    <w:rsid w:val="007F3589"/>
    <w:rsid w:val="007F38A5"/>
    <w:rsid w:val="007F3ADC"/>
    <w:rsid w:val="007F3BD3"/>
    <w:rsid w:val="007F3E23"/>
    <w:rsid w:val="007F40C3"/>
    <w:rsid w:val="007F436E"/>
    <w:rsid w:val="007F4521"/>
    <w:rsid w:val="007F4786"/>
    <w:rsid w:val="007F4AF2"/>
    <w:rsid w:val="007F4D10"/>
    <w:rsid w:val="007F4F22"/>
    <w:rsid w:val="007F5088"/>
    <w:rsid w:val="007F5429"/>
    <w:rsid w:val="007F5AA4"/>
    <w:rsid w:val="007F5AB3"/>
    <w:rsid w:val="007F5F29"/>
    <w:rsid w:val="007F609A"/>
    <w:rsid w:val="007F60A9"/>
    <w:rsid w:val="007F60ED"/>
    <w:rsid w:val="007F60FC"/>
    <w:rsid w:val="007F6330"/>
    <w:rsid w:val="007F6541"/>
    <w:rsid w:val="007F6593"/>
    <w:rsid w:val="007F679C"/>
    <w:rsid w:val="007F6852"/>
    <w:rsid w:val="007F69CB"/>
    <w:rsid w:val="007F6AF4"/>
    <w:rsid w:val="007F6D3E"/>
    <w:rsid w:val="007F6E2F"/>
    <w:rsid w:val="007F704E"/>
    <w:rsid w:val="007F7144"/>
    <w:rsid w:val="007F77A2"/>
    <w:rsid w:val="007F792A"/>
    <w:rsid w:val="007F7966"/>
    <w:rsid w:val="007F7AB8"/>
    <w:rsid w:val="007F7B6F"/>
    <w:rsid w:val="0080037F"/>
    <w:rsid w:val="00800890"/>
    <w:rsid w:val="008008F9"/>
    <w:rsid w:val="00800B4A"/>
    <w:rsid w:val="00800FC6"/>
    <w:rsid w:val="0080162E"/>
    <w:rsid w:val="00801D73"/>
    <w:rsid w:val="00801EAD"/>
    <w:rsid w:val="008026E7"/>
    <w:rsid w:val="008027B7"/>
    <w:rsid w:val="008029FD"/>
    <w:rsid w:val="00802A03"/>
    <w:rsid w:val="00802FE9"/>
    <w:rsid w:val="0080332F"/>
    <w:rsid w:val="00803383"/>
    <w:rsid w:val="00803400"/>
    <w:rsid w:val="008035C4"/>
    <w:rsid w:val="00803830"/>
    <w:rsid w:val="00803893"/>
    <w:rsid w:val="008038C3"/>
    <w:rsid w:val="00803A03"/>
    <w:rsid w:val="00803CD6"/>
    <w:rsid w:val="008046FC"/>
    <w:rsid w:val="00804761"/>
    <w:rsid w:val="008047AF"/>
    <w:rsid w:val="00804BDA"/>
    <w:rsid w:val="00804C8C"/>
    <w:rsid w:val="0080516A"/>
    <w:rsid w:val="0080536C"/>
    <w:rsid w:val="00805495"/>
    <w:rsid w:val="0080555E"/>
    <w:rsid w:val="00805603"/>
    <w:rsid w:val="00805BB3"/>
    <w:rsid w:val="00805EEA"/>
    <w:rsid w:val="00805FA9"/>
    <w:rsid w:val="00805FEC"/>
    <w:rsid w:val="00806317"/>
    <w:rsid w:val="0080633F"/>
    <w:rsid w:val="00806351"/>
    <w:rsid w:val="00806363"/>
    <w:rsid w:val="008066AC"/>
    <w:rsid w:val="00806D02"/>
    <w:rsid w:val="00806E75"/>
    <w:rsid w:val="00806EE6"/>
    <w:rsid w:val="008073EA"/>
    <w:rsid w:val="00807E8B"/>
    <w:rsid w:val="00807F33"/>
    <w:rsid w:val="00807F81"/>
    <w:rsid w:val="008100AE"/>
    <w:rsid w:val="00810286"/>
    <w:rsid w:val="00810A94"/>
    <w:rsid w:val="00810B68"/>
    <w:rsid w:val="00810BA7"/>
    <w:rsid w:val="00811099"/>
    <w:rsid w:val="00811A02"/>
    <w:rsid w:val="00811A59"/>
    <w:rsid w:val="00811B59"/>
    <w:rsid w:val="00811CD2"/>
    <w:rsid w:val="00811E5F"/>
    <w:rsid w:val="0081233C"/>
    <w:rsid w:val="008127A6"/>
    <w:rsid w:val="008127BA"/>
    <w:rsid w:val="00812831"/>
    <w:rsid w:val="00812875"/>
    <w:rsid w:val="00812E54"/>
    <w:rsid w:val="0081363C"/>
    <w:rsid w:val="00813A8E"/>
    <w:rsid w:val="00813B6D"/>
    <w:rsid w:val="00813C9D"/>
    <w:rsid w:val="00813EFA"/>
    <w:rsid w:val="008141AA"/>
    <w:rsid w:val="008142D2"/>
    <w:rsid w:val="008144C0"/>
    <w:rsid w:val="00815357"/>
    <w:rsid w:val="008157D4"/>
    <w:rsid w:val="00815A85"/>
    <w:rsid w:val="00815B04"/>
    <w:rsid w:val="00815F32"/>
    <w:rsid w:val="00816192"/>
    <w:rsid w:val="008163FD"/>
    <w:rsid w:val="008165F2"/>
    <w:rsid w:val="00816F02"/>
    <w:rsid w:val="00816F03"/>
    <w:rsid w:val="00817071"/>
    <w:rsid w:val="00817294"/>
    <w:rsid w:val="008172FF"/>
    <w:rsid w:val="00817624"/>
    <w:rsid w:val="008179E1"/>
    <w:rsid w:val="00817C53"/>
    <w:rsid w:val="00817CFF"/>
    <w:rsid w:val="00817E40"/>
    <w:rsid w:val="0082011E"/>
    <w:rsid w:val="008202CB"/>
    <w:rsid w:val="00820880"/>
    <w:rsid w:val="0082091A"/>
    <w:rsid w:val="00820AFC"/>
    <w:rsid w:val="00821369"/>
    <w:rsid w:val="00821616"/>
    <w:rsid w:val="0082167B"/>
    <w:rsid w:val="00821778"/>
    <w:rsid w:val="0082192D"/>
    <w:rsid w:val="008219DE"/>
    <w:rsid w:val="00821C69"/>
    <w:rsid w:val="00821D27"/>
    <w:rsid w:val="008222DF"/>
    <w:rsid w:val="00822B19"/>
    <w:rsid w:val="00822B64"/>
    <w:rsid w:val="00822CB1"/>
    <w:rsid w:val="008230A0"/>
    <w:rsid w:val="0082326F"/>
    <w:rsid w:val="008232F4"/>
    <w:rsid w:val="0082336E"/>
    <w:rsid w:val="008234EC"/>
    <w:rsid w:val="008238B9"/>
    <w:rsid w:val="00823C6D"/>
    <w:rsid w:val="00823D12"/>
    <w:rsid w:val="00823D42"/>
    <w:rsid w:val="00824479"/>
    <w:rsid w:val="008244A2"/>
    <w:rsid w:val="0082456F"/>
    <w:rsid w:val="008248C4"/>
    <w:rsid w:val="0082493E"/>
    <w:rsid w:val="008253D8"/>
    <w:rsid w:val="00825951"/>
    <w:rsid w:val="00825D27"/>
    <w:rsid w:val="00825F01"/>
    <w:rsid w:val="00826021"/>
    <w:rsid w:val="0082608D"/>
    <w:rsid w:val="00826227"/>
    <w:rsid w:val="008266B5"/>
    <w:rsid w:val="00826702"/>
    <w:rsid w:val="00826722"/>
    <w:rsid w:val="0082686B"/>
    <w:rsid w:val="00826A05"/>
    <w:rsid w:val="00826ACE"/>
    <w:rsid w:val="008277E6"/>
    <w:rsid w:val="00827846"/>
    <w:rsid w:val="00827A3A"/>
    <w:rsid w:val="00827A70"/>
    <w:rsid w:val="00827AA4"/>
    <w:rsid w:val="00827B8F"/>
    <w:rsid w:val="0083008F"/>
    <w:rsid w:val="00830604"/>
    <w:rsid w:val="00831469"/>
    <w:rsid w:val="0083177B"/>
    <w:rsid w:val="0083186F"/>
    <w:rsid w:val="00831D13"/>
    <w:rsid w:val="00831FA9"/>
    <w:rsid w:val="008320EB"/>
    <w:rsid w:val="008321B7"/>
    <w:rsid w:val="008322D2"/>
    <w:rsid w:val="00832A72"/>
    <w:rsid w:val="00832A73"/>
    <w:rsid w:val="00832CC3"/>
    <w:rsid w:val="00832D4A"/>
    <w:rsid w:val="00832FC6"/>
    <w:rsid w:val="008330D0"/>
    <w:rsid w:val="008334A1"/>
    <w:rsid w:val="008334D9"/>
    <w:rsid w:val="0083354C"/>
    <w:rsid w:val="008336EC"/>
    <w:rsid w:val="00833824"/>
    <w:rsid w:val="008339B2"/>
    <w:rsid w:val="008342C3"/>
    <w:rsid w:val="00834422"/>
    <w:rsid w:val="00835584"/>
    <w:rsid w:val="008356C7"/>
    <w:rsid w:val="00835C27"/>
    <w:rsid w:val="00836383"/>
    <w:rsid w:val="008363F9"/>
    <w:rsid w:val="008365EA"/>
    <w:rsid w:val="00836711"/>
    <w:rsid w:val="00836BCA"/>
    <w:rsid w:val="008372BE"/>
    <w:rsid w:val="008374E1"/>
    <w:rsid w:val="008374F0"/>
    <w:rsid w:val="00837693"/>
    <w:rsid w:val="00837750"/>
    <w:rsid w:val="00837786"/>
    <w:rsid w:val="008377C7"/>
    <w:rsid w:val="0083789E"/>
    <w:rsid w:val="008379F5"/>
    <w:rsid w:val="00837BEC"/>
    <w:rsid w:val="00837D43"/>
    <w:rsid w:val="0084014E"/>
    <w:rsid w:val="008404C9"/>
    <w:rsid w:val="0084180F"/>
    <w:rsid w:val="00842163"/>
    <w:rsid w:val="00842329"/>
    <w:rsid w:val="00842498"/>
    <w:rsid w:val="0084265F"/>
    <w:rsid w:val="00842727"/>
    <w:rsid w:val="0084293D"/>
    <w:rsid w:val="00843397"/>
    <w:rsid w:val="00843483"/>
    <w:rsid w:val="0084350C"/>
    <w:rsid w:val="00843561"/>
    <w:rsid w:val="008439DB"/>
    <w:rsid w:val="00843A23"/>
    <w:rsid w:val="008440DB"/>
    <w:rsid w:val="008443AA"/>
    <w:rsid w:val="0084452D"/>
    <w:rsid w:val="00844693"/>
    <w:rsid w:val="00845031"/>
    <w:rsid w:val="00845428"/>
    <w:rsid w:val="00845AED"/>
    <w:rsid w:val="00846185"/>
    <w:rsid w:val="0084637F"/>
    <w:rsid w:val="00846759"/>
    <w:rsid w:val="00846915"/>
    <w:rsid w:val="00846D74"/>
    <w:rsid w:val="0084758B"/>
    <w:rsid w:val="0084760A"/>
    <w:rsid w:val="008478D0"/>
    <w:rsid w:val="00847A4D"/>
    <w:rsid w:val="00847BD4"/>
    <w:rsid w:val="00850081"/>
    <w:rsid w:val="008505C6"/>
    <w:rsid w:val="00850B96"/>
    <w:rsid w:val="00850C11"/>
    <w:rsid w:val="00850DCC"/>
    <w:rsid w:val="00851143"/>
    <w:rsid w:val="00851245"/>
    <w:rsid w:val="0085130B"/>
    <w:rsid w:val="00851619"/>
    <w:rsid w:val="00851A10"/>
    <w:rsid w:val="00851EA3"/>
    <w:rsid w:val="00851FED"/>
    <w:rsid w:val="00852110"/>
    <w:rsid w:val="00852BA0"/>
    <w:rsid w:val="008530FA"/>
    <w:rsid w:val="00853453"/>
    <w:rsid w:val="00853AA2"/>
    <w:rsid w:val="00853B09"/>
    <w:rsid w:val="00853BD6"/>
    <w:rsid w:val="00853C9A"/>
    <w:rsid w:val="00854208"/>
    <w:rsid w:val="008544D0"/>
    <w:rsid w:val="00854BFE"/>
    <w:rsid w:val="00854EFE"/>
    <w:rsid w:val="00855370"/>
    <w:rsid w:val="00855861"/>
    <w:rsid w:val="00855DA7"/>
    <w:rsid w:val="0085601E"/>
    <w:rsid w:val="00856192"/>
    <w:rsid w:val="00856387"/>
    <w:rsid w:val="00856648"/>
    <w:rsid w:val="008567FF"/>
    <w:rsid w:val="00856A24"/>
    <w:rsid w:val="00856A8F"/>
    <w:rsid w:val="00856A9D"/>
    <w:rsid w:val="00856B08"/>
    <w:rsid w:val="00856B16"/>
    <w:rsid w:val="00857009"/>
    <w:rsid w:val="008573FD"/>
    <w:rsid w:val="00857793"/>
    <w:rsid w:val="008577BD"/>
    <w:rsid w:val="00857802"/>
    <w:rsid w:val="00857A4A"/>
    <w:rsid w:val="00857F1B"/>
    <w:rsid w:val="008601CE"/>
    <w:rsid w:val="00860270"/>
    <w:rsid w:val="00860440"/>
    <w:rsid w:val="00860C3A"/>
    <w:rsid w:val="00860F21"/>
    <w:rsid w:val="008610E5"/>
    <w:rsid w:val="00861596"/>
    <w:rsid w:val="00861955"/>
    <w:rsid w:val="00861BCA"/>
    <w:rsid w:val="00861E67"/>
    <w:rsid w:val="00861E6A"/>
    <w:rsid w:val="008620BD"/>
    <w:rsid w:val="00862325"/>
    <w:rsid w:val="008624A5"/>
    <w:rsid w:val="00862612"/>
    <w:rsid w:val="00862894"/>
    <w:rsid w:val="008628EB"/>
    <w:rsid w:val="00862B79"/>
    <w:rsid w:val="00862C77"/>
    <w:rsid w:val="00862D0C"/>
    <w:rsid w:val="00862F56"/>
    <w:rsid w:val="00862F78"/>
    <w:rsid w:val="00862FD5"/>
    <w:rsid w:val="00862FEC"/>
    <w:rsid w:val="0086309D"/>
    <w:rsid w:val="008630B7"/>
    <w:rsid w:val="00863641"/>
    <w:rsid w:val="00863A25"/>
    <w:rsid w:val="00863B67"/>
    <w:rsid w:val="00863B8F"/>
    <w:rsid w:val="00864097"/>
    <w:rsid w:val="00864104"/>
    <w:rsid w:val="008647A4"/>
    <w:rsid w:val="00864945"/>
    <w:rsid w:val="008649CB"/>
    <w:rsid w:val="00864CE5"/>
    <w:rsid w:val="00864D5D"/>
    <w:rsid w:val="00864FA7"/>
    <w:rsid w:val="00864FE2"/>
    <w:rsid w:val="008657B4"/>
    <w:rsid w:val="0086580A"/>
    <w:rsid w:val="0086580B"/>
    <w:rsid w:val="00865B6E"/>
    <w:rsid w:val="00865C51"/>
    <w:rsid w:val="00865E0D"/>
    <w:rsid w:val="00866875"/>
    <w:rsid w:val="00866E5E"/>
    <w:rsid w:val="00866F2F"/>
    <w:rsid w:val="00866F65"/>
    <w:rsid w:val="0086791C"/>
    <w:rsid w:val="00867A91"/>
    <w:rsid w:val="00867C06"/>
    <w:rsid w:val="0087024B"/>
    <w:rsid w:val="008706EA"/>
    <w:rsid w:val="00870BD7"/>
    <w:rsid w:val="00870D0F"/>
    <w:rsid w:val="00870F3E"/>
    <w:rsid w:val="0087110F"/>
    <w:rsid w:val="0087138A"/>
    <w:rsid w:val="0087189B"/>
    <w:rsid w:val="008718B5"/>
    <w:rsid w:val="00871DC5"/>
    <w:rsid w:val="00871ED9"/>
    <w:rsid w:val="00871F86"/>
    <w:rsid w:val="00872117"/>
    <w:rsid w:val="00872392"/>
    <w:rsid w:val="00872453"/>
    <w:rsid w:val="008726EF"/>
    <w:rsid w:val="0087280E"/>
    <w:rsid w:val="0087291D"/>
    <w:rsid w:val="00872AD6"/>
    <w:rsid w:val="0087329B"/>
    <w:rsid w:val="0087366A"/>
    <w:rsid w:val="00873AF7"/>
    <w:rsid w:val="0087457C"/>
    <w:rsid w:val="00874788"/>
    <w:rsid w:val="00874875"/>
    <w:rsid w:val="008749F1"/>
    <w:rsid w:val="008749F5"/>
    <w:rsid w:val="00874AD2"/>
    <w:rsid w:val="00874B61"/>
    <w:rsid w:val="00874CB8"/>
    <w:rsid w:val="00874F27"/>
    <w:rsid w:val="00875088"/>
    <w:rsid w:val="00875113"/>
    <w:rsid w:val="008756C6"/>
    <w:rsid w:val="008759FA"/>
    <w:rsid w:val="00875D40"/>
    <w:rsid w:val="00875FEA"/>
    <w:rsid w:val="00876166"/>
    <w:rsid w:val="008762AF"/>
    <w:rsid w:val="0087673E"/>
    <w:rsid w:val="00876839"/>
    <w:rsid w:val="008768DF"/>
    <w:rsid w:val="00876A61"/>
    <w:rsid w:val="00876CA6"/>
    <w:rsid w:val="00876F62"/>
    <w:rsid w:val="008771A2"/>
    <w:rsid w:val="00877553"/>
    <w:rsid w:val="0087777C"/>
    <w:rsid w:val="00877915"/>
    <w:rsid w:val="00877981"/>
    <w:rsid w:val="008779D6"/>
    <w:rsid w:val="00877A77"/>
    <w:rsid w:val="00877AA4"/>
    <w:rsid w:val="00877ADB"/>
    <w:rsid w:val="00877B38"/>
    <w:rsid w:val="00877BB2"/>
    <w:rsid w:val="00877DC6"/>
    <w:rsid w:val="008802FF"/>
    <w:rsid w:val="00880AC6"/>
    <w:rsid w:val="00880E29"/>
    <w:rsid w:val="00881015"/>
    <w:rsid w:val="008811F3"/>
    <w:rsid w:val="00881A15"/>
    <w:rsid w:val="00881A42"/>
    <w:rsid w:val="00882210"/>
    <w:rsid w:val="0088230A"/>
    <w:rsid w:val="00882907"/>
    <w:rsid w:val="00882B1A"/>
    <w:rsid w:val="00882C2F"/>
    <w:rsid w:val="00882DE8"/>
    <w:rsid w:val="00883063"/>
    <w:rsid w:val="008836FF"/>
    <w:rsid w:val="00883978"/>
    <w:rsid w:val="00883A88"/>
    <w:rsid w:val="0088454B"/>
    <w:rsid w:val="008849F8"/>
    <w:rsid w:val="00884C82"/>
    <w:rsid w:val="0088588A"/>
    <w:rsid w:val="00885DC7"/>
    <w:rsid w:val="00886B0A"/>
    <w:rsid w:val="00886DDB"/>
    <w:rsid w:val="00886E18"/>
    <w:rsid w:val="00886FEF"/>
    <w:rsid w:val="008870F7"/>
    <w:rsid w:val="00887358"/>
    <w:rsid w:val="00887800"/>
    <w:rsid w:val="008878A0"/>
    <w:rsid w:val="00887E71"/>
    <w:rsid w:val="00890152"/>
    <w:rsid w:val="00890588"/>
    <w:rsid w:val="008907C5"/>
    <w:rsid w:val="00890975"/>
    <w:rsid w:val="00891CD3"/>
    <w:rsid w:val="00892822"/>
    <w:rsid w:val="00892A7C"/>
    <w:rsid w:val="00892BD0"/>
    <w:rsid w:val="00892CBC"/>
    <w:rsid w:val="00892F04"/>
    <w:rsid w:val="0089341D"/>
    <w:rsid w:val="00893554"/>
    <w:rsid w:val="008937A6"/>
    <w:rsid w:val="008937B1"/>
    <w:rsid w:val="0089398A"/>
    <w:rsid w:val="00893AD1"/>
    <w:rsid w:val="00893B1C"/>
    <w:rsid w:val="00893F78"/>
    <w:rsid w:val="00893FA3"/>
    <w:rsid w:val="008945FD"/>
    <w:rsid w:val="008946A2"/>
    <w:rsid w:val="008946E6"/>
    <w:rsid w:val="008947BF"/>
    <w:rsid w:val="00894FEF"/>
    <w:rsid w:val="008956FB"/>
    <w:rsid w:val="008959C2"/>
    <w:rsid w:val="00895CB0"/>
    <w:rsid w:val="00896448"/>
    <w:rsid w:val="00896455"/>
    <w:rsid w:val="008967E9"/>
    <w:rsid w:val="00896AC2"/>
    <w:rsid w:val="00896FD6"/>
    <w:rsid w:val="0089731B"/>
    <w:rsid w:val="00897707"/>
    <w:rsid w:val="00897823"/>
    <w:rsid w:val="00897A15"/>
    <w:rsid w:val="00897BE4"/>
    <w:rsid w:val="00897CC0"/>
    <w:rsid w:val="008A096A"/>
    <w:rsid w:val="008A0A4D"/>
    <w:rsid w:val="008A0ACC"/>
    <w:rsid w:val="008A0AEE"/>
    <w:rsid w:val="008A0E63"/>
    <w:rsid w:val="008A1744"/>
    <w:rsid w:val="008A1DB8"/>
    <w:rsid w:val="008A2497"/>
    <w:rsid w:val="008A2845"/>
    <w:rsid w:val="008A2A1C"/>
    <w:rsid w:val="008A2CD4"/>
    <w:rsid w:val="008A30A2"/>
    <w:rsid w:val="008A396B"/>
    <w:rsid w:val="008A3ADC"/>
    <w:rsid w:val="008A3EC2"/>
    <w:rsid w:val="008A42C2"/>
    <w:rsid w:val="008A4323"/>
    <w:rsid w:val="008A45B1"/>
    <w:rsid w:val="008A46F5"/>
    <w:rsid w:val="008A4820"/>
    <w:rsid w:val="008A49C6"/>
    <w:rsid w:val="008A4DE6"/>
    <w:rsid w:val="008A56EE"/>
    <w:rsid w:val="008A691F"/>
    <w:rsid w:val="008A6DAF"/>
    <w:rsid w:val="008A6DBD"/>
    <w:rsid w:val="008A7546"/>
    <w:rsid w:val="008A7573"/>
    <w:rsid w:val="008A7CBB"/>
    <w:rsid w:val="008A7EC8"/>
    <w:rsid w:val="008A7ED6"/>
    <w:rsid w:val="008A7FDC"/>
    <w:rsid w:val="008B00B8"/>
    <w:rsid w:val="008B08F1"/>
    <w:rsid w:val="008B0A95"/>
    <w:rsid w:val="008B0F0C"/>
    <w:rsid w:val="008B0FD4"/>
    <w:rsid w:val="008B1115"/>
    <w:rsid w:val="008B16AD"/>
    <w:rsid w:val="008B1750"/>
    <w:rsid w:val="008B181D"/>
    <w:rsid w:val="008B1892"/>
    <w:rsid w:val="008B1A90"/>
    <w:rsid w:val="008B1D8D"/>
    <w:rsid w:val="008B1E0E"/>
    <w:rsid w:val="008B1FDC"/>
    <w:rsid w:val="008B225B"/>
    <w:rsid w:val="008B247E"/>
    <w:rsid w:val="008B253B"/>
    <w:rsid w:val="008B2661"/>
    <w:rsid w:val="008B2959"/>
    <w:rsid w:val="008B2A8C"/>
    <w:rsid w:val="008B2B43"/>
    <w:rsid w:val="008B2D77"/>
    <w:rsid w:val="008B2DE6"/>
    <w:rsid w:val="008B2FCD"/>
    <w:rsid w:val="008B3064"/>
    <w:rsid w:val="008B33A3"/>
    <w:rsid w:val="008B36D8"/>
    <w:rsid w:val="008B3DB8"/>
    <w:rsid w:val="008B3F09"/>
    <w:rsid w:val="008B435F"/>
    <w:rsid w:val="008B4477"/>
    <w:rsid w:val="008B45C8"/>
    <w:rsid w:val="008B4E30"/>
    <w:rsid w:val="008B4E4E"/>
    <w:rsid w:val="008B4FFF"/>
    <w:rsid w:val="008B51C4"/>
    <w:rsid w:val="008B546C"/>
    <w:rsid w:val="008B569A"/>
    <w:rsid w:val="008B58B1"/>
    <w:rsid w:val="008B58E7"/>
    <w:rsid w:val="008B5C1E"/>
    <w:rsid w:val="008B5CCC"/>
    <w:rsid w:val="008B5D43"/>
    <w:rsid w:val="008B5E80"/>
    <w:rsid w:val="008B5EC4"/>
    <w:rsid w:val="008B5ECB"/>
    <w:rsid w:val="008B61DC"/>
    <w:rsid w:val="008B6308"/>
    <w:rsid w:val="008B630C"/>
    <w:rsid w:val="008B669B"/>
    <w:rsid w:val="008B68FE"/>
    <w:rsid w:val="008B6BA0"/>
    <w:rsid w:val="008B6F7E"/>
    <w:rsid w:val="008B73A6"/>
    <w:rsid w:val="008B741B"/>
    <w:rsid w:val="008B77E4"/>
    <w:rsid w:val="008B7A46"/>
    <w:rsid w:val="008B7B95"/>
    <w:rsid w:val="008B7E89"/>
    <w:rsid w:val="008C0152"/>
    <w:rsid w:val="008C04DA"/>
    <w:rsid w:val="008C0B9F"/>
    <w:rsid w:val="008C0CB8"/>
    <w:rsid w:val="008C0FEA"/>
    <w:rsid w:val="008C1077"/>
    <w:rsid w:val="008C15F9"/>
    <w:rsid w:val="008C1D07"/>
    <w:rsid w:val="008C1ED8"/>
    <w:rsid w:val="008C204F"/>
    <w:rsid w:val="008C2507"/>
    <w:rsid w:val="008C26CC"/>
    <w:rsid w:val="008C27BD"/>
    <w:rsid w:val="008C2BF7"/>
    <w:rsid w:val="008C2E15"/>
    <w:rsid w:val="008C32F7"/>
    <w:rsid w:val="008C39D3"/>
    <w:rsid w:val="008C3D0A"/>
    <w:rsid w:val="008C4313"/>
    <w:rsid w:val="008C43DD"/>
    <w:rsid w:val="008C46EA"/>
    <w:rsid w:val="008C470F"/>
    <w:rsid w:val="008C4C17"/>
    <w:rsid w:val="008C4C99"/>
    <w:rsid w:val="008C5B35"/>
    <w:rsid w:val="008C5C35"/>
    <w:rsid w:val="008C5C4E"/>
    <w:rsid w:val="008C5D7C"/>
    <w:rsid w:val="008C5DDF"/>
    <w:rsid w:val="008C6205"/>
    <w:rsid w:val="008C6379"/>
    <w:rsid w:val="008C648F"/>
    <w:rsid w:val="008C679A"/>
    <w:rsid w:val="008C67C5"/>
    <w:rsid w:val="008C6C1F"/>
    <w:rsid w:val="008C747B"/>
    <w:rsid w:val="008C74FC"/>
    <w:rsid w:val="008C750B"/>
    <w:rsid w:val="008C76F8"/>
    <w:rsid w:val="008C7ED2"/>
    <w:rsid w:val="008D04F0"/>
    <w:rsid w:val="008D0885"/>
    <w:rsid w:val="008D08BB"/>
    <w:rsid w:val="008D0D65"/>
    <w:rsid w:val="008D0EA5"/>
    <w:rsid w:val="008D1036"/>
    <w:rsid w:val="008D1773"/>
    <w:rsid w:val="008D1BB2"/>
    <w:rsid w:val="008D1E62"/>
    <w:rsid w:val="008D23BA"/>
    <w:rsid w:val="008D267A"/>
    <w:rsid w:val="008D290A"/>
    <w:rsid w:val="008D2E1C"/>
    <w:rsid w:val="008D3087"/>
    <w:rsid w:val="008D3158"/>
    <w:rsid w:val="008D3192"/>
    <w:rsid w:val="008D358F"/>
    <w:rsid w:val="008D36B2"/>
    <w:rsid w:val="008D3760"/>
    <w:rsid w:val="008D37FD"/>
    <w:rsid w:val="008D385F"/>
    <w:rsid w:val="008D3864"/>
    <w:rsid w:val="008D3C11"/>
    <w:rsid w:val="008D3DFD"/>
    <w:rsid w:val="008D42FA"/>
    <w:rsid w:val="008D4460"/>
    <w:rsid w:val="008D46A4"/>
    <w:rsid w:val="008D4B1E"/>
    <w:rsid w:val="008D4D91"/>
    <w:rsid w:val="008D4F43"/>
    <w:rsid w:val="008D506D"/>
    <w:rsid w:val="008D5103"/>
    <w:rsid w:val="008D53FB"/>
    <w:rsid w:val="008D548A"/>
    <w:rsid w:val="008D5691"/>
    <w:rsid w:val="008D5943"/>
    <w:rsid w:val="008D5A48"/>
    <w:rsid w:val="008D5FD9"/>
    <w:rsid w:val="008D61BE"/>
    <w:rsid w:val="008D6A97"/>
    <w:rsid w:val="008D6CCC"/>
    <w:rsid w:val="008D6D45"/>
    <w:rsid w:val="008D6DFA"/>
    <w:rsid w:val="008D74CA"/>
    <w:rsid w:val="008D76C6"/>
    <w:rsid w:val="008D7C4B"/>
    <w:rsid w:val="008D7CF4"/>
    <w:rsid w:val="008D7D17"/>
    <w:rsid w:val="008D7D1A"/>
    <w:rsid w:val="008D7DA3"/>
    <w:rsid w:val="008E05A4"/>
    <w:rsid w:val="008E062D"/>
    <w:rsid w:val="008E0E5A"/>
    <w:rsid w:val="008E0FB3"/>
    <w:rsid w:val="008E140C"/>
    <w:rsid w:val="008E1552"/>
    <w:rsid w:val="008E15E8"/>
    <w:rsid w:val="008E1685"/>
    <w:rsid w:val="008E187B"/>
    <w:rsid w:val="008E19F1"/>
    <w:rsid w:val="008E1ED8"/>
    <w:rsid w:val="008E1FDC"/>
    <w:rsid w:val="008E22FB"/>
    <w:rsid w:val="008E2443"/>
    <w:rsid w:val="008E2570"/>
    <w:rsid w:val="008E2918"/>
    <w:rsid w:val="008E3233"/>
    <w:rsid w:val="008E3297"/>
    <w:rsid w:val="008E3416"/>
    <w:rsid w:val="008E3860"/>
    <w:rsid w:val="008E3909"/>
    <w:rsid w:val="008E397B"/>
    <w:rsid w:val="008E3A22"/>
    <w:rsid w:val="008E3A60"/>
    <w:rsid w:val="008E3AF1"/>
    <w:rsid w:val="008E3DC4"/>
    <w:rsid w:val="008E4847"/>
    <w:rsid w:val="008E4B1F"/>
    <w:rsid w:val="008E4DD3"/>
    <w:rsid w:val="008E4E3D"/>
    <w:rsid w:val="008E5446"/>
    <w:rsid w:val="008E54B7"/>
    <w:rsid w:val="008E60A5"/>
    <w:rsid w:val="008E64E2"/>
    <w:rsid w:val="008E680C"/>
    <w:rsid w:val="008E6934"/>
    <w:rsid w:val="008E6CE2"/>
    <w:rsid w:val="008E6D20"/>
    <w:rsid w:val="008E72F5"/>
    <w:rsid w:val="008E7331"/>
    <w:rsid w:val="008E73D0"/>
    <w:rsid w:val="008E7763"/>
    <w:rsid w:val="008E7ABE"/>
    <w:rsid w:val="008E7C21"/>
    <w:rsid w:val="008E7CE3"/>
    <w:rsid w:val="008E7DDE"/>
    <w:rsid w:val="008F001C"/>
    <w:rsid w:val="008F042C"/>
    <w:rsid w:val="008F043B"/>
    <w:rsid w:val="008F057E"/>
    <w:rsid w:val="008F09F4"/>
    <w:rsid w:val="008F0ADD"/>
    <w:rsid w:val="008F0DC7"/>
    <w:rsid w:val="008F1326"/>
    <w:rsid w:val="008F21F7"/>
    <w:rsid w:val="008F22D0"/>
    <w:rsid w:val="008F2398"/>
    <w:rsid w:val="008F271A"/>
    <w:rsid w:val="008F289B"/>
    <w:rsid w:val="008F298F"/>
    <w:rsid w:val="008F29F4"/>
    <w:rsid w:val="008F2AFE"/>
    <w:rsid w:val="008F2C81"/>
    <w:rsid w:val="008F2D22"/>
    <w:rsid w:val="008F3092"/>
    <w:rsid w:val="008F309F"/>
    <w:rsid w:val="008F3C2B"/>
    <w:rsid w:val="008F3EF0"/>
    <w:rsid w:val="008F465A"/>
    <w:rsid w:val="008F4823"/>
    <w:rsid w:val="008F4CD7"/>
    <w:rsid w:val="008F4D8B"/>
    <w:rsid w:val="008F538D"/>
    <w:rsid w:val="008F5802"/>
    <w:rsid w:val="008F5E6B"/>
    <w:rsid w:val="008F5EA6"/>
    <w:rsid w:val="008F5F9C"/>
    <w:rsid w:val="008F623F"/>
    <w:rsid w:val="008F64D3"/>
    <w:rsid w:val="008F69AE"/>
    <w:rsid w:val="008F6B56"/>
    <w:rsid w:val="008F6C5A"/>
    <w:rsid w:val="008F6F04"/>
    <w:rsid w:val="008F7288"/>
    <w:rsid w:val="008F754A"/>
    <w:rsid w:val="008F790A"/>
    <w:rsid w:val="008F7B36"/>
    <w:rsid w:val="009000FF"/>
    <w:rsid w:val="00900432"/>
    <w:rsid w:val="00900C6F"/>
    <w:rsid w:val="009016D5"/>
    <w:rsid w:val="0090172A"/>
    <w:rsid w:val="00901989"/>
    <w:rsid w:val="00901A3A"/>
    <w:rsid w:val="00901BA6"/>
    <w:rsid w:val="00901D4C"/>
    <w:rsid w:val="00902294"/>
    <w:rsid w:val="0090256D"/>
    <w:rsid w:val="009029D7"/>
    <w:rsid w:val="009029ED"/>
    <w:rsid w:val="00903149"/>
    <w:rsid w:val="009033B9"/>
    <w:rsid w:val="00903673"/>
    <w:rsid w:val="009037B6"/>
    <w:rsid w:val="00903828"/>
    <w:rsid w:val="00903881"/>
    <w:rsid w:val="00903C64"/>
    <w:rsid w:val="00903E12"/>
    <w:rsid w:val="00903FFF"/>
    <w:rsid w:val="0090433E"/>
    <w:rsid w:val="009047AB"/>
    <w:rsid w:val="00904F60"/>
    <w:rsid w:val="00905113"/>
    <w:rsid w:val="00905384"/>
    <w:rsid w:val="0090585E"/>
    <w:rsid w:val="009058E8"/>
    <w:rsid w:val="0090643F"/>
    <w:rsid w:val="00906581"/>
    <w:rsid w:val="00906D43"/>
    <w:rsid w:val="0090701C"/>
    <w:rsid w:val="0090702B"/>
    <w:rsid w:val="009070CD"/>
    <w:rsid w:val="00907182"/>
    <w:rsid w:val="009077A4"/>
    <w:rsid w:val="009079AD"/>
    <w:rsid w:val="00907A19"/>
    <w:rsid w:val="00907F25"/>
    <w:rsid w:val="00910259"/>
    <w:rsid w:val="0091029C"/>
    <w:rsid w:val="009102F2"/>
    <w:rsid w:val="00910715"/>
    <w:rsid w:val="00910B38"/>
    <w:rsid w:val="00911565"/>
    <w:rsid w:val="009115C6"/>
    <w:rsid w:val="0091197E"/>
    <w:rsid w:val="00911AEB"/>
    <w:rsid w:val="00911B25"/>
    <w:rsid w:val="00911B76"/>
    <w:rsid w:val="00911C36"/>
    <w:rsid w:val="009123E6"/>
    <w:rsid w:val="00912505"/>
    <w:rsid w:val="0091269D"/>
    <w:rsid w:val="00912C1F"/>
    <w:rsid w:val="00913013"/>
    <w:rsid w:val="0091396C"/>
    <w:rsid w:val="00913BC3"/>
    <w:rsid w:val="00913DA9"/>
    <w:rsid w:val="00913EDD"/>
    <w:rsid w:val="00913F2B"/>
    <w:rsid w:val="00914651"/>
    <w:rsid w:val="00914657"/>
    <w:rsid w:val="00914716"/>
    <w:rsid w:val="009147C0"/>
    <w:rsid w:val="00914927"/>
    <w:rsid w:val="00914DF9"/>
    <w:rsid w:val="0091554F"/>
    <w:rsid w:val="009157EF"/>
    <w:rsid w:val="009158D8"/>
    <w:rsid w:val="009160BB"/>
    <w:rsid w:val="009160EF"/>
    <w:rsid w:val="00916859"/>
    <w:rsid w:val="0091695C"/>
    <w:rsid w:val="00916DED"/>
    <w:rsid w:val="0091706D"/>
    <w:rsid w:val="0091713C"/>
    <w:rsid w:val="00917809"/>
    <w:rsid w:val="00917836"/>
    <w:rsid w:val="0091788A"/>
    <w:rsid w:val="00917A61"/>
    <w:rsid w:val="00917C75"/>
    <w:rsid w:val="00917CE5"/>
    <w:rsid w:val="00917D6D"/>
    <w:rsid w:val="00917E10"/>
    <w:rsid w:val="00920B09"/>
    <w:rsid w:val="00920D26"/>
    <w:rsid w:val="00920F3D"/>
    <w:rsid w:val="00921119"/>
    <w:rsid w:val="0092139C"/>
    <w:rsid w:val="0092199F"/>
    <w:rsid w:val="00921BB6"/>
    <w:rsid w:val="00921D00"/>
    <w:rsid w:val="00921E5B"/>
    <w:rsid w:val="00921E97"/>
    <w:rsid w:val="00921F39"/>
    <w:rsid w:val="009225F0"/>
    <w:rsid w:val="0092347F"/>
    <w:rsid w:val="00923AFA"/>
    <w:rsid w:val="00923DA7"/>
    <w:rsid w:val="00923F8E"/>
    <w:rsid w:val="0092409D"/>
    <w:rsid w:val="00924C9F"/>
    <w:rsid w:val="00924F3C"/>
    <w:rsid w:val="00925250"/>
    <w:rsid w:val="00925857"/>
    <w:rsid w:val="00925875"/>
    <w:rsid w:val="0092591C"/>
    <w:rsid w:val="009259D2"/>
    <w:rsid w:val="00925BC8"/>
    <w:rsid w:val="00925D14"/>
    <w:rsid w:val="00925D7E"/>
    <w:rsid w:val="00926A26"/>
    <w:rsid w:val="00926C2A"/>
    <w:rsid w:val="0092701E"/>
    <w:rsid w:val="009275E3"/>
    <w:rsid w:val="00927B0D"/>
    <w:rsid w:val="00927F0F"/>
    <w:rsid w:val="009303E2"/>
    <w:rsid w:val="009304E8"/>
    <w:rsid w:val="00931661"/>
    <w:rsid w:val="009316DC"/>
    <w:rsid w:val="00932016"/>
    <w:rsid w:val="009320D5"/>
    <w:rsid w:val="0093213F"/>
    <w:rsid w:val="009321AF"/>
    <w:rsid w:val="0093233E"/>
    <w:rsid w:val="00932421"/>
    <w:rsid w:val="009324C0"/>
    <w:rsid w:val="009324CF"/>
    <w:rsid w:val="009327FD"/>
    <w:rsid w:val="00932AF2"/>
    <w:rsid w:val="00932D90"/>
    <w:rsid w:val="00932DD7"/>
    <w:rsid w:val="00933730"/>
    <w:rsid w:val="00933914"/>
    <w:rsid w:val="009339A7"/>
    <w:rsid w:val="00933C27"/>
    <w:rsid w:val="00933C8F"/>
    <w:rsid w:val="00933EE4"/>
    <w:rsid w:val="009341EE"/>
    <w:rsid w:val="00934D3E"/>
    <w:rsid w:val="00934DB4"/>
    <w:rsid w:val="00934EDE"/>
    <w:rsid w:val="0093504E"/>
    <w:rsid w:val="00935245"/>
    <w:rsid w:val="009352DC"/>
    <w:rsid w:val="009356BB"/>
    <w:rsid w:val="00935DE3"/>
    <w:rsid w:val="00936159"/>
    <w:rsid w:val="00936AFC"/>
    <w:rsid w:val="009370CE"/>
    <w:rsid w:val="009374C2"/>
    <w:rsid w:val="00937A43"/>
    <w:rsid w:val="00937A7F"/>
    <w:rsid w:val="00937A8E"/>
    <w:rsid w:val="00937BBD"/>
    <w:rsid w:val="00937DB1"/>
    <w:rsid w:val="00937F5C"/>
    <w:rsid w:val="0094021E"/>
    <w:rsid w:val="0094034A"/>
    <w:rsid w:val="00940606"/>
    <w:rsid w:val="0094074A"/>
    <w:rsid w:val="00940853"/>
    <w:rsid w:val="0094095F"/>
    <w:rsid w:val="00940D2B"/>
    <w:rsid w:val="00940DCB"/>
    <w:rsid w:val="00941140"/>
    <w:rsid w:val="00941B20"/>
    <w:rsid w:val="00941C9E"/>
    <w:rsid w:val="0094201C"/>
    <w:rsid w:val="00942021"/>
    <w:rsid w:val="009420F4"/>
    <w:rsid w:val="00942297"/>
    <w:rsid w:val="00942626"/>
    <w:rsid w:val="00942722"/>
    <w:rsid w:val="0094279F"/>
    <w:rsid w:val="0094297F"/>
    <w:rsid w:val="00943207"/>
    <w:rsid w:val="00943422"/>
    <w:rsid w:val="00943605"/>
    <w:rsid w:val="00943B48"/>
    <w:rsid w:val="00943BEE"/>
    <w:rsid w:val="00944223"/>
    <w:rsid w:val="009442BA"/>
    <w:rsid w:val="00944511"/>
    <w:rsid w:val="0094474F"/>
    <w:rsid w:val="00944766"/>
    <w:rsid w:val="009447C8"/>
    <w:rsid w:val="00944F4D"/>
    <w:rsid w:val="00945451"/>
    <w:rsid w:val="0094594C"/>
    <w:rsid w:val="0094595E"/>
    <w:rsid w:val="00945B38"/>
    <w:rsid w:val="00945B8C"/>
    <w:rsid w:val="00945E0B"/>
    <w:rsid w:val="00945E77"/>
    <w:rsid w:val="00946472"/>
    <w:rsid w:val="00946544"/>
    <w:rsid w:val="009466B6"/>
    <w:rsid w:val="009466BD"/>
    <w:rsid w:val="00946994"/>
    <w:rsid w:val="00946B92"/>
    <w:rsid w:val="00947325"/>
    <w:rsid w:val="009473F9"/>
    <w:rsid w:val="0094756D"/>
    <w:rsid w:val="0094772D"/>
    <w:rsid w:val="0094790F"/>
    <w:rsid w:val="00947E22"/>
    <w:rsid w:val="00947F95"/>
    <w:rsid w:val="00950066"/>
    <w:rsid w:val="009502FA"/>
    <w:rsid w:val="009503CA"/>
    <w:rsid w:val="009506E3"/>
    <w:rsid w:val="0095078C"/>
    <w:rsid w:val="00950AC5"/>
    <w:rsid w:val="00950E48"/>
    <w:rsid w:val="009512AC"/>
    <w:rsid w:val="009513C9"/>
    <w:rsid w:val="00951841"/>
    <w:rsid w:val="00951BFC"/>
    <w:rsid w:val="00952088"/>
    <w:rsid w:val="00952149"/>
    <w:rsid w:val="0095253B"/>
    <w:rsid w:val="009526EF"/>
    <w:rsid w:val="009528FA"/>
    <w:rsid w:val="00952A39"/>
    <w:rsid w:val="00952C50"/>
    <w:rsid w:val="00952D52"/>
    <w:rsid w:val="009530E6"/>
    <w:rsid w:val="009531B0"/>
    <w:rsid w:val="009535BA"/>
    <w:rsid w:val="00953CE0"/>
    <w:rsid w:val="00953D00"/>
    <w:rsid w:val="00953F1E"/>
    <w:rsid w:val="00954AFC"/>
    <w:rsid w:val="00954B92"/>
    <w:rsid w:val="00954E94"/>
    <w:rsid w:val="0095504F"/>
    <w:rsid w:val="00955625"/>
    <w:rsid w:val="009556FC"/>
    <w:rsid w:val="00955934"/>
    <w:rsid w:val="00955B11"/>
    <w:rsid w:val="00955C3D"/>
    <w:rsid w:val="00955C75"/>
    <w:rsid w:val="00955D09"/>
    <w:rsid w:val="00955F4F"/>
    <w:rsid w:val="00955F6A"/>
    <w:rsid w:val="00955F91"/>
    <w:rsid w:val="00956A45"/>
    <w:rsid w:val="00956BFC"/>
    <w:rsid w:val="00956D42"/>
    <w:rsid w:val="00956D5E"/>
    <w:rsid w:val="00957241"/>
    <w:rsid w:val="009572FE"/>
    <w:rsid w:val="009574D9"/>
    <w:rsid w:val="009576AB"/>
    <w:rsid w:val="00957B8A"/>
    <w:rsid w:val="00957C30"/>
    <w:rsid w:val="00957F1C"/>
    <w:rsid w:val="00960091"/>
    <w:rsid w:val="00960307"/>
    <w:rsid w:val="009604C8"/>
    <w:rsid w:val="00960767"/>
    <w:rsid w:val="009607E3"/>
    <w:rsid w:val="00960C20"/>
    <w:rsid w:val="00961D31"/>
    <w:rsid w:val="00961E80"/>
    <w:rsid w:val="00961F3B"/>
    <w:rsid w:val="00962111"/>
    <w:rsid w:val="009622A4"/>
    <w:rsid w:val="00962350"/>
    <w:rsid w:val="009623AC"/>
    <w:rsid w:val="0096277F"/>
    <w:rsid w:val="00962937"/>
    <w:rsid w:val="00962959"/>
    <w:rsid w:val="00962A0F"/>
    <w:rsid w:val="00962A57"/>
    <w:rsid w:val="00962AE8"/>
    <w:rsid w:val="00962F63"/>
    <w:rsid w:val="009632A5"/>
    <w:rsid w:val="009633F8"/>
    <w:rsid w:val="0096366A"/>
    <w:rsid w:val="00963994"/>
    <w:rsid w:val="00963E02"/>
    <w:rsid w:val="00963E10"/>
    <w:rsid w:val="009643A0"/>
    <w:rsid w:val="00964401"/>
    <w:rsid w:val="009646F1"/>
    <w:rsid w:val="00965008"/>
    <w:rsid w:val="00965175"/>
    <w:rsid w:val="009652A3"/>
    <w:rsid w:val="00965719"/>
    <w:rsid w:val="00965A18"/>
    <w:rsid w:val="00965BAD"/>
    <w:rsid w:val="00965CFE"/>
    <w:rsid w:val="0096625B"/>
    <w:rsid w:val="00966298"/>
    <w:rsid w:val="009664F3"/>
    <w:rsid w:val="0096676A"/>
    <w:rsid w:val="009668B0"/>
    <w:rsid w:val="00966D38"/>
    <w:rsid w:val="00967632"/>
    <w:rsid w:val="009676DC"/>
    <w:rsid w:val="00967A0D"/>
    <w:rsid w:val="00967E79"/>
    <w:rsid w:val="00970152"/>
    <w:rsid w:val="00970992"/>
    <w:rsid w:val="00970BEA"/>
    <w:rsid w:val="00971214"/>
    <w:rsid w:val="0097134D"/>
    <w:rsid w:val="009717F3"/>
    <w:rsid w:val="00971D77"/>
    <w:rsid w:val="00972117"/>
    <w:rsid w:val="009725A8"/>
    <w:rsid w:val="00972BA2"/>
    <w:rsid w:val="00972CE3"/>
    <w:rsid w:val="009731C1"/>
    <w:rsid w:val="00973635"/>
    <w:rsid w:val="00973EE5"/>
    <w:rsid w:val="00974187"/>
    <w:rsid w:val="009741D8"/>
    <w:rsid w:val="0097430D"/>
    <w:rsid w:val="00974643"/>
    <w:rsid w:val="00974736"/>
    <w:rsid w:val="0097494B"/>
    <w:rsid w:val="00974CDF"/>
    <w:rsid w:val="00974DE3"/>
    <w:rsid w:val="0097503B"/>
    <w:rsid w:val="009753F2"/>
    <w:rsid w:val="009754DA"/>
    <w:rsid w:val="00975EE8"/>
    <w:rsid w:val="0097628C"/>
    <w:rsid w:val="0097630A"/>
    <w:rsid w:val="00976468"/>
    <w:rsid w:val="009765BC"/>
    <w:rsid w:val="00976920"/>
    <w:rsid w:val="00976B54"/>
    <w:rsid w:val="00976ED2"/>
    <w:rsid w:val="009771CA"/>
    <w:rsid w:val="009773C4"/>
    <w:rsid w:val="009773DF"/>
    <w:rsid w:val="009778D6"/>
    <w:rsid w:val="00977A5C"/>
    <w:rsid w:val="00977B60"/>
    <w:rsid w:val="00977EA8"/>
    <w:rsid w:val="0098033F"/>
    <w:rsid w:val="00980389"/>
    <w:rsid w:val="009803CB"/>
    <w:rsid w:val="00980402"/>
    <w:rsid w:val="009805EF"/>
    <w:rsid w:val="0098073C"/>
    <w:rsid w:val="00980A3F"/>
    <w:rsid w:val="00981788"/>
    <w:rsid w:val="0098192A"/>
    <w:rsid w:val="0098198E"/>
    <w:rsid w:val="00981D65"/>
    <w:rsid w:val="0098236E"/>
    <w:rsid w:val="009824A4"/>
    <w:rsid w:val="00982552"/>
    <w:rsid w:val="00982650"/>
    <w:rsid w:val="009828A7"/>
    <w:rsid w:val="00982DE0"/>
    <w:rsid w:val="00983284"/>
    <w:rsid w:val="009834B5"/>
    <w:rsid w:val="00983853"/>
    <w:rsid w:val="00983903"/>
    <w:rsid w:val="00983A25"/>
    <w:rsid w:val="00983EAF"/>
    <w:rsid w:val="00984E77"/>
    <w:rsid w:val="00985425"/>
    <w:rsid w:val="00985467"/>
    <w:rsid w:val="0098555F"/>
    <w:rsid w:val="009855EA"/>
    <w:rsid w:val="009857A4"/>
    <w:rsid w:val="0098581B"/>
    <w:rsid w:val="0098587F"/>
    <w:rsid w:val="00985ABE"/>
    <w:rsid w:val="00985AD4"/>
    <w:rsid w:val="00985BA7"/>
    <w:rsid w:val="00985EDA"/>
    <w:rsid w:val="00986670"/>
    <w:rsid w:val="00987004"/>
    <w:rsid w:val="0098782E"/>
    <w:rsid w:val="00987853"/>
    <w:rsid w:val="009901BC"/>
    <w:rsid w:val="0099043F"/>
    <w:rsid w:val="00990458"/>
    <w:rsid w:val="00990479"/>
    <w:rsid w:val="0099067A"/>
    <w:rsid w:val="00990AFE"/>
    <w:rsid w:val="009911C5"/>
    <w:rsid w:val="00991200"/>
    <w:rsid w:val="0099139B"/>
    <w:rsid w:val="009914BA"/>
    <w:rsid w:val="00991804"/>
    <w:rsid w:val="00991ABE"/>
    <w:rsid w:val="00991AFA"/>
    <w:rsid w:val="00992095"/>
    <w:rsid w:val="00992268"/>
    <w:rsid w:val="0099244D"/>
    <w:rsid w:val="00992FD5"/>
    <w:rsid w:val="00993222"/>
    <w:rsid w:val="00993368"/>
    <w:rsid w:val="0099372F"/>
    <w:rsid w:val="00993962"/>
    <w:rsid w:val="00993DE4"/>
    <w:rsid w:val="009943B7"/>
    <w:rsid w:val="00994574"/>
    <w:rsid w:val="00994E75"/>
    <w:rsid w:val="00994FDA"/>
    <w:rsid w:val="009952A5"/>
    <w:rsid w:val="009954D0"/>
    <w:rsid w:val="00995537"/>
    <w:rsid w:val="00995843"/>
    <w:rsid w:val="009958B4"/>
    <w:rsid w:val="00995A92"/>
    <w:rsid w:val="00995D99"/>
    <w:rsid w:val="0099608D"/>
    <w:rsid w:val="009961A5"/>
    <w:rsid w:val="00996320"/>
    <w:rsid w:val="00996350"/>
    <w:rsid w:val="00996981"/>
    <w:rsid w:val="00996AA1"/>
    <w:rsid w:val="00997312"/>
    <w:rsid w:val="00997454"/>
    <w:rsid w:val="0099768B"/>
    <w:rsid w:val="00997B57"/>
    <w:rsid w:val="00997C3E"/>
    <w:rsid w:val="00997CDE"/>
    <w:rsid w:val="00997E5C"/>
    <w:rsid w:val="009A01CC"/>
    <w:rsid w:val="009A0254"/>
    <w:rsid w:val="009A052A"/>
    <w:rsid w:val="009A055A"/>
    <w:rsid w:val="009A0570"/>
    <w:rsid w:val="009A0933"/>
    <w:rsid w:val="009A0A9D"/>
    <w:rsid w:val="009A159F"/>
    <w:rsid w:val="009A168B"/>
    <w:rsid w:val="009A1A4E"/>
    <w:rsid w:val="009A1CD5"/>
    <w:rsid w:val="009A20A1"/>
    <w:rsid w:val="009A214F"/>
    <w:rsid w:val="009A22DD"/>
    <w:rsid w:val="009A259F"/>
    <w:rsid w:val="009A28BD"/>
    <w:rsid w:val="009A2A14"/>
    <w:rsid w:val="009A2BC3"/>
    <w:rsid w:val="009A3225"/>
    <w:rsid w:val="009A3268"/>
    <w:rsid w:val="009A356E"/>
    <w:rsid w:val="009A3589"/>
    <w:rsid w:val="009A361A"/>
    <w:rsid w:val="009A36C0"/>
    <w:rsid w:val="009A390A"/>
    <w:rsid w:val="009A3D3F"/>
    <w:rsid w:val="009A41C9"/>
    <w:rsid w:val="009A4246"/>
    <w:rsid w:val="009A4A4B"/>
    <w:rsid w:val="009A4CE3"/>
    <w:rsid w:val="009A4CFE"/>
    <w:rsid w:val="009A52E3"/>
    <w:rsid w:val="009A596C"/>
    <w:rsid w:val="009A6DB4"/>
    <w:rsid w:val="009A6DED"/>
    <w:rsid w:val="009A6E5C"/>
    <w:rsid w:val="009A78A7"/>
    <w:rsid w:val="009A790E"/>
    <w:rsid w:val="009A7952"/>
    <w:rsid w:val="009A7C69"/>
    <w:rsid w:val="009A7D3F"/>
    <w:rsid w:val="009B0247"/>
    <w:rsid w:val="009B0C84"/>
    <w:rsid w:val="009B1222"/>
    <w:rsid w:val="009B1385"/>
    <w:rsid w:val="009B169E"/>
    <w:rsid w:val="009B17F1"/>
    <w:rsid w:val="009B1AD7"/>
    <w:rsid w:val="009B1BA2"/>
    <w:rsid w:val="009B1CE8"/>
    <w:rsid w:val="009B209D"/>
    <w:rsid w:val="009B2940"/>
    <w:rsid w:val="009B2993"/>
    <w:rsid w:val="009B2AC6"/>
    <w:rsid w:val="009B2EB7"/>
    <w:rsid w:val="009B3019"/>
    <w:rsid w:val="009B3953"/>
    <w:rsid w:val="009B39A9"/>
    <w:rsid w:val="009B3E06"/>
    <w:rsid w:val="009B4623"/>
    <w:rsid w:val="009B4903"/>
    <w:rsid w:val="009B4957"/>
    <w:rsid w:val="009B4FDF"/>
    <w:rsid w:val="009B52B4"/>
    <w:rsid w:val="009B561A"/>
    <w:rsid w:val="009B5E5C"/>
    <w:rsid w:val="009B5F3F"/>
    <w:rsid w:val="009B6064"/>
    <w:rsid w:val="009B61F7"/>
    <w:rsid w:val="009B65D7"/>
    <w:rsid w:val="009B6671"/>
    <w:rsid w:val="009B69F5"/>
    <w:rsid w:val="009B6E7F"/>
    <w:rsid w:val="009B727E"/>
    <w:rsid w:val="009B7386"/>
    <w:rsid w:val="009B7688"/>
    <w:rsid w:val="009B7697"/>
    <w:rsid w:val="009B76D9"/>
    <w:rsid w:val="009B7B3C"/>
    <w:rsid w:val="009C0419"/>
    <w:rsid w:val="009C053D"/>
    <w:rsid w:val="009C0862"/>
    <w:rsid w:val="009C08CB"/>
    <w:rsid w:val="009C12F5"/>
    <w:rsid w:val="009C13D9"/>
    <w:rsid w:val="009C174A"/>
    <w:rsid w:val="009C1CCD"/>
    <w:rsid w:val="009C1DF1"/>
    <w:rsid w:val="009C1E82"/>
    <w:rsid w:val="009C20A1"/>
    <w:rsid w:val="009C21A9"/>
    <w:rsid w:val="009C21FE"/>
    <w:rsid w:val="009C2375"/>
    <w:rsid w:val="009C26A9"/>
    <w:rsid w:val="009C2853"/>
    <w:rsid w:val="009C28CB"/>
    <w:rsid w:val="009C2EDB"/>
    <w:rsid w:val="009C315F"/>
    <w:rsid w:val="009C394A"/>
    <w:rsid w:val="009C3C27"/>
    <w:rsid w:val="009C4466"/>
    <w:rsid w:val="009C4857"/>
    <w:rsid w:val="009C4A56"/>
    <w:rsid w:val="009C4C3C"/>
    <w:rsid w:val="009C4CC1"/>
    <w:rsid w:val="009C51AF"/>
    <w:rsid w:val="009C559D"/>
    <w:rsid w:val="009C5E4D"/>
    <w:rsid w:val="009C6297"/>
    <w:rsid w:val="009C6636"/>
    <w:rsid w:val="009C6B3E"/>
    <w:rsid w:val="009C6D05"/>
    <w:rsid w:val="009C6E59"/>
    <w:rsid w:val="009C6F3A"/>
    <w:rsid w:val="009C711D"/>
    <w:rsid w:val="009C72B5"/>
    <w:rsid w:val="009C7452"/>
    <w:rsid w:val="009C7688"/>
    <w:rsid w:val="009C7696"/>
    <w:rsid w:val="009C7917"/>
    <w:rsid w:val="009C79C6"/>
    <w:rsid w:val="009C7FC0"/>
    <w:rsid w:val="009D00DE"/>
    <w:rsid w:val="009D00FD"/>
    <w:rsid w:val="009D027A"/>
    <w:rsid w:val="009D0296"/>
    <w:rsid w:val="009D02F7"/>
    <w:rsid w:val="009D04C3"/>
    <w:rsid w:val="009D081C"/>
    <w:rsid w:val="009D085B"/>
    <w:rsid w:val="009D0BB5"/>
    <w:rsid w:val="009D0D61"/>
    <w:rsid w:val="009D0E87"/>
    <w:rsid w:val="009D1050"/>
    <w:rsid w:val="009D1107"/>
    <w:rsid w:val="009D1435"/>
    <w:rsid w:val="009D1C24"/>
    <w:rsid w:val="009D1C38"/>
    <w:rsid w:val="009D208D"/>
    <w:rsid w:val="009D25D6"/>
    <w:rsid w:val="009D260A"/>
    <w:rsid w:val="009D27DE"/>
    <w:rsid w:val="009D2BB1"/>
    <w:rsid w:val="009D2F97"/>
    <w:rsid w:val="009D30A3"/>
    <w:rsid w:val="009D351B"/>
    <w:rsid w:val="009D3544"/>
    <w:rsid w:val="009D362C"/>
    <w:rsid w:val="009D3DB5"/>
    <w:rsid w:val="009D46E0"/>
    <w:rsid w:val="009D486D"/>
    <w:rsid w:val="009D4E56"/>
    <w:rsid w:val="009D531A"/>
    <w:rsid w:val="009D538C"/>
    <w:rsid w:val="009D5416"/>
    <w:rsid w:val="009D554D"/>
    <w:rsid w:val="009D5622"/>
    <w:rsid w:val="009D5A04"/>
    <w:rsid w:val="009D5A25"/>
    <w:rsid w:val="009D5AB1"/>
    <w:rsid w:val="009D5CB6"/>
    <w:rsid w:val="009D5EA8"/>
    <w:rsid w:val="009D62E1"/>
    <w:rsid w:val="009D63B5"/>
    <w:rsid w:val="009D66BE"/>
    <w:rsid w:val="009D6D55"/>
    <w:rsid w:val="009D6E01"/>
    <w:rsid w:val="009D7058"/>
    <w:rsid w:val="009D71E4"/>
    <w:rsid w:val="009D7C15"/>
    <w:rsid w:val="009D7CA1"/>
    <w:rsid w:val="009D7E57"/>
    <w:rsid w:val="009D7F92"/>
    <w:rsid w:val="009E0504"/>
    <w:rsid w:val="009E06F6"/>
    <w:rsid w:val="009E09F8"/>
    <w:rsid w:val="009E0B74"/>
    <w:rsid w:val="009E0F0A"/>
    <w:rsid w:val="009E1198"/>
    <w:rsid w:val="009E1B92"/>
    <w:rsid w:val="009E1D33"/>
    <w:rsid w:val="009E1E4F"/>
    <w:rsid w:val="009E20DF"/>
    <w:rsid w:val="009E247E"/>
    <w:rsid w:val="009E257F"/>
    <w:rsid w:val="009E270D"/>
    <w:rsid w:val="009E29A8"/>
    <w:rsid w:val="009E2B79"/>
    <w:rsid w:val="009E2E58"/>
    <w:rsid w:val="009E3000"/>
    <w:rsid w:val="009E30D2"/>
    <w:rsid w:val="009E3306"/>
    <w:rsid w:val="009E3954"/>
    <w:rsid w:val="009E3967"/>
    <w:rsid w:val="009E396D"/>
    <w:rsid w:val="009E3DA0"/>
    <w:rsid w:val="009E3F9F"/>
    <w:rsid w:val="009E4036"/>
    <w:rsid w:val="009E46D5"/>
    <w:rsid w:val="009E4AAD"/>
    <w:rsid w:val="009E4C82"/>
    <w:rsid w:val="009E4DC0"/>
    <w:rsid w:val="009E5443"/>
    <w:rsid w:val="009E582D"/>
    <w:rsid w:val="009E5858"/>
    <w:rsid w:val="009E5D50"/>
    <w:rsid w:val="009E5F9F"/>
    <w:rsid w:val="009E60B5"/>
    <w:rsid w:val="009E611D"/>
    <w:rsid w:val="009E61BF"/>
    <w:rsid w:val="009E65DB"/>
    <w:rsid w:val="009E6CB0"/>
    <w:rsid w:val="009E707D"/>
    <w:rsid w:val="009E70F3"/>
    <w:rsid w:val="009E74B9"/>
    <w:rsid w:val="009E7676"/>
    <w:rsid w:val="009E77BD"/>
    <w:rsid w:val="009E7A48"/>
    <w:rsid w:val="009E7B03"/>
    <w:rsid w:val="009E7E0F"/>
    <w:rsid w:val="009F0032"/>
    <w:rsid w:val="009F03D4"/>
    <w:rsid w:val="009F0452"/>
    <w:rsid w:val="009F0859"/>
    <w:rsid w:val="009F1330"/>
    <w:rsid w:val="009F13FA"/>
    <w:rsid w:val="009F1912"/>
    <w:rsid w:val="009F1CFA"/>
    <w:rsid w:val="009F1F1C"/>
    <w:rsid w:val="009F2195"/>
    <w:rsid w:val="009F262E"/>
    <w:rsid w:val="009F26A7"/>
    <w:rsid w:val="009F2EFE"/>
    <w:rsid w:val="009F2F08"/>
    <w:rsid w:val="009F2FC3"/>
    <w:rsid w:val="009F34C6"/>
    <w:rsid w:val="009F384A"/>
    <w:rsid w:val="009F39E0"/>
    <w:rsid w:val="009F3D50"/>
    <w:rsid w:val="009F3E60"/>
    <w:rsid w:val="009F41CF"/>
    <w:rsid w:val="009F49BD"/>
    <w:rsid w:val="009F4B64"/>
    <w:rsid w:val="009F4C79"/>
    <w:rsid w:val="009F518D"/>
    <w:rsid w:val="009F644F"/>
    <w:rsid w:val="009F6536"/>
    <w:rsid w:val="009F6580"/>
    <w:rsid w:val="009F6A45"/>
    <w:rsid w:val="009F71E6"/>
    <w:rsid w:val="009F7409"/>
    <w:rsid w:val="009F74AF"/>
    <w:rsid w:val="009F750A"/>
    <w:rsid w:val="009F7937"/>
    <w:rsid w:val="009F79D2"/>
    <w:rsid w:val="009F7E0F"/>
    <w:rsid w:val="00A000EA"/>
    <w:rsid w:val="00A005EC"/>
    <w:rsid w:val="00A009BE"/>
    <w:rsid w:val="00A00AEB"/>
    <w:rsid w:val="00A00C00"/>
    <w:rsid w:val="00A00D47"/>
    <w:rsid w:val="00A00D84"/>
    <w:rsid w:val="00A00DD4"/>
    <w:rsid w:val="00A011F3"/>
    <w:rsid w:val="00A01274"/>
    <w:rsid w:val="00A01A31"/>
    <w:rsid w:val="00A01CEE"/>
    <w:rsid w:val="00A01EEF"/>
    <w:rsid w:val="00A021F7"/>
    <w:rsid w:val="00A02338"/>
    <w:rsid w:val="00A02C19"/>
    <w:rsid w:val="00A02D85"/>
    <w:rsid w:val="00A030D1"/>
    <w:rsid w:val="00A03F9D"/>
    <w:rsid w:val="00A042F0"/>
    <w:rsid w:val="00A04330"/>
    <w:rsid w:val="00A04669"/>
    <w:rsid w:val="00A04A63"/>
    <w:rsid w:val="00A04B23"/>
    <w:rsid w:val="00A0507D"/>
    <w:rsid w:val="00A05221"/>
    <w:rsid w:val="00A05224"/>
    <w:rsid w:val="00A0536A"/>
    <w:rsid w:val="00A0537B"/>
    <w:rsid w:val="00A056E0"/>
    <w:rsid w:val="00A06E22"/>
    <w:rsid w:val="00A06E25"/>
    <w:rsid w:val="00A0708F"/>
    <w:rsid w:val="00A075EE"/>
    <w:rsid w:val="00A07675"/>
    <w:rsid w:val="00A07686"/>
    <w:rsid w:val="00A0775B"/>
    <w:rsid w:val="00A0779E"/>
    <w:rsid w:val="00A07D3D"/>
    <w:rsid w:val="00A07E58"/>
    <w:rsid w:val="00A102B5"/>
    <w:rsid w:val="00A103ED"/>
    <w:rsid w:val="00A1055A"/>
    <w:rsid w:val="00A10A6A"/>
    <w:rsid w:val="00A10E44"/>
    <w:rsid w:val="00A112D3"/>
    <w:rsid w:val="00A11309"/>
    <w:rsid w:val="00A1174C"/>
    <w:rsid w:val="00A11EE1"/>
    <w:rsid w:val="00A120D4"/>
    <w:rsid w:val="00A122AA"/>
    <w:rsid w:val="00A123DD"/>
    <w:rsid w:val="00A128B0"/>
    <w:rsid w:val="00A128CB"/>
    <w:rsid w:val="00A12974"/>
    <w:rsid w:val="00A1316F"/>
    <w:rsid w:val="00A132D6"/>
    <w:rsid w:val="00A13940"/>
    <w:rsid w:val="00A139CC"/>
    <w:rsid w:val="00A14076"/>
    <w:rsid w:val="00A142BB"/>
    <w:rsid w:val="00A14338"/>
    <w:rsid w:val="00A1458F"/>
    <w:rsid w:val="00A14681"/>
    <w:rsid w:val="00A15044"/>
    <w:rsid w:val="00A150DD"/>
    <w:rsid w:val="00A15515"/>
    <w:rsid w:val="00A155D3"/>
    <w:rsid w:val="00A156BD"/>
    <w:rsid w:val="00A15875"/>
    <w:rsid w:val="00A159D4"/>
    <w:rsid w:val="00A15B2E"/>
    <w:rsid w:val="00A15C07"/>
    <w:rsid w:val="00A1607C"/>
    <w:rsid w:val="00A1611C"/>
    <w:rsid w:val="00A1650F"/>
    <w:rsid w:val="00A1685C"/>
    <w:rsid w:val="00A16C75"/>
    <w:rsid w:val="00A16CE2"/>
    <w:rsid w:val="00A16D15"/>
    <w:rsid w:val="00A16EAE"/>
    <w:rsid w:val="00A16F4E"/>
    <w:rsid w:val="00A16FA0"/>
    <w:rsid w:val="00A170A4"/>
    <w:rsid w:val="00A1719D"/>
    <w:rsid w:val="00A174DB"/>
    <w:rsid w:val="00A17563"/>
    <w:rsid w:val="00A175D7"/>
    <w:rsid w:val="00A17CFC"/>
    <w:rsid w:val="00A17D42"/>
    <w:rsid w:val="00A2090C"/>
    <w:rsid w:val="00A20C00"/>
    <w:rsid w:val="00A20CFD"/>
    <w:rsid w:val="00A20DDE"/>
    <w:rsid w:val="00A20E51"/>
    <w:rsid w:val="00A21384"/>
    <w:rsid w:val="00A215C8"/>
    <w:rsid w:val="00A2193C"/>
    <w:rsid w:val="00A2194B"/>
    <w:rsid w:val="00A21F18"/>
    <w:rsid w:val="00A21F4B"/>
    <w:rsid w:val="00A221A4"/>
    <w:rsid w:val="00A222CF"/>
    <w:rsid w:val="00A225B8"/>
    <w:rsid w:val="00A227E0"/>
    <w:rsid w:val="00A22B47"/>
    <w:rsid w:val="00A2341D"/>
    <w:rsid w:val="00A23487"/>
    <w:rsid w:val="00A237BD"/>
    <w:rsid w:val="00A23805"/>
    <w:rsid w:val="00A23AC3"/>
    <w:rsid w:val="00A23B95"/>
    <w:rsid w:val="00A23F1A"/>
    <w:rsid w:val="00A243F1"/>
    <w:rsid w:val="00A248A1"/>
    <w:rsid w:val="00A2498F"/>
    <w:rsid w:val="00A24F58"/>
    <w:rsid w:val="00A252F5"/>
    <w:rsid w:val="00A25382"/>
    <w:rsid w:val="00A256B4"/>
    <w:rsid w:val="00A26054"/>
    <w:rsid w:val="00A2660C"/>
    <w:rsid w:val="00A26B1E"/>
    <w:rsid w:val="00A26B46"/>
    <w:rsid w:val="00A26BB9"/>
    <w:rsid w:val="00A26E1D"/>
    <w:rsid w:val="00A270B5"/>
    <w:rsid w:val="00A27BC7"/>
    <w:rsid w:val="00A27D95"/>
    <w:rsid w:val="00A27DD3"/>
    <w:rsid w:val="00A303CF"/>
    <w:rsid w:val="00A30F89"/>
    <w:rsid w:val="00A313A5"/>
    <w:rsid w:val="00A31611"/>
    <w:rsid w:val="00A31ADB"/>
    <w:rsid w:val="00A31AF5"/>
    <w:rsid w:val="00A32018"/>
    <w:rsid w:val="00A32346"/>
    <w:rsid w:val="00A33330"/>
    <w:rsid w:val="00A334F6"/>
    <w:rsid w:val="00A338DB"/>
    <w:rsid w:val="00A342CC"/>
    <w:rsid w:val="00A347ED"/>
    <w:rsid w:val="00A34995"/>
    <w:rsid w:val="00A34B18"/>
    <w:rsid w:val="00A34C9E"/>
    <w:rsid w:val="00A34E17"/>
    <w:rsid w:val="00A35245"/>
    <w:rsid w:val="00A35339"/>
    <w:rsid w:val="00A35437"/>
    <w:rsid w:val="00A35478"/>
    <w:rsid w:val="00A354A3"/>
    <w:rsid w:val="00A35686"/>
    <w:rsid w:val="00A35773"/>
    <w:rsid w:val="00A3578A"/>
    <w:rsid w:val="00A35904"/>
    <w:rsid w:val="00A35930"/>
    <w:rsid w:val="00A35A09"/>
    <w:rsid w:val="00A35AE4"/>
    <w:rsid w:val="00A360DC"/>
    <w:rsid w:val="00A36258"/>
    <w:rsid w:val="00A3632F"/>
    <w:rsid w:val="00A364AE"/>
    <w:rsid w:val="00A36579"/>
    <w:rsid w:val="00A36830"/>
    <w:rsid w:val="00A36855"/>
    <w:rsid w:val="00A370EF"/>
    <w:rsid w:val="00A3725A"/>
    <w:rsid w:val="00A37DBC"/>
    <w:rsid w:val="00A401F3"/>
    <w:rsid w:val="00A4025A"/>
    <w:rsid w:val="00A404CF"/>
    <w:rsid w:val="00A409C2"/>
    <w:rsid w:val="00A40A9A"/>
    <w:rsid w:val="00A40E16"/>
    <w:rsid w:val="00A41005"/>
    <w:rsid w:val="00A411C5"/>
    <w:rsid w:val="00A41220"/>
    <w:rsid w:val="00A41954"/>
    <w:rsid w:val="00A42029"/>
    <w:rsid w:val="00A421F9"/>
    <w:rsid w:val="00A42366"/>
    <w:rsid w:val="00A42599"/>
    <w:rsid w:val="00A428DD"/>
    <w:rsid w:val="00A42B99"/>
    <w:rsid w:val="00A42D25"/>
    <w:rsid w:val="00A430A2"/>
    <w:rsid w:val="00A4382F"/>
    <w:rsid w:val="00A44038"/>
    <w:rsid w:val="00A442B5"/>
    <w:rsid w:val="00A44E77"/>
    <w:rsid w:val="00A4500D"/>
    <w:rsid w:val="00A4505F"/>
    <w:rsid w:val="00A451E8"/>
    <w:rsid w:val="00A45385"/>
    <w:rsid w:val="00A45463"/>
    <w:rsid w:val="00A4566F"/>
    <w:rsid w:val="00A458C2"/>
    <w:rsid w:val="00A459E2"/>
    <w:rsid w:val="00A45D6E"/>
    <w:rsid w:val="00A45DC7"/>
    <w:rsid w:val="00A45FF3"/>
    <w:rsid w:val="00A460EA"/>
    <w:rsid w:val="00A4622F"/>
    <w:rsid w:val="00A465CA"/>
    <w:rsid w:val="00A465F6"/>
    <w:rsid w:val="00A46918"/>
    <w:rsid w:val="00A469EA"/>
    <w:rsid w:val="00A46E1B"/>
    <w:rsid w:val="00A46F9B"/>
    <w:rsid w:val="00A470FD"/>
    <w:rsid w:val="00A4714A"/>
    <w:rsid w:val="00A472AF"/>
    <w:rsid w:val="00A47A08"/>
    <w:rsid w:val="00A47A89"/>
    <w:rsid w:val="00A47FB1"/>
    <w:rsid w:val="00A504DB"/>
    <w:rsid w:val="00A50651"/>
    <w:rsid w:val="00A50676"/>
    <w:rsid w:val="00A506E8"/>
    <w:rsid w:val="00A50A82"/>
    <w:rsid w:val="00A50C63"/>
    <w:rsid w:val="00A50EBB"/>
    <w:rsid w:val="00A50F60"/>
    <w:rsid w:val="00A51217"/>
    <w:rsid w:val="00A5125E"/>
    <w:rsid w:val="00A5168E"/>
    <w:rsid w:val="00A517B1"/>
    <w:rsid w:val="00A51A0E"/>
    <w:rsid w:val="00A51C4B"/>
    <w:rsid w:val="00A52181"/>
    <w:rsid w:val="00A5219E"/>
    <w:rsid w:val="00A52215"/>
    <w:rsid w:val="00A522B3"/>
    <w:rsid w:val="00A523F2"/>
    <w:rsid w:val="00A524A3"/>
    <w:rsid w:val="00A524D6"/>
    <w:rsid w:val="00A52556"/>
    <w:rsid w:val="00A529FB"/>
    <w:rsid w:val="00A52B11"/>
    <w:rsid w:val="00A52CB4"/>
    <w:rsid w:val="00A52DEC"/>
    <w:rsid w:val="00A52FC1"/>
    <w:rsid w:val="00A52FDC"/>
    <w:rsid w:val="00A53559"/>
    <w:rsid w:val="00A539D8"/>
    <w:rsid w:val="00A53D86"/>
    <w:rsid w:val="00A53F98"/>
    <w:rsid w:val="00A5447B"/>
    <w:rsid w:val="00A54E9A"/>
    <w:rsid w:val="00A55489"/>
    <w:rsid w:val="00A557BD"/>
    <w:rsid w:val="00A55B5F"/>
    <w:rsid w:val="00A55B7D"/>
    <w:rsid w:val="00A561DA"/>
    <w:rsid w:val="00A565EC"/>
    <w:rsid w:val="00A568AD"/>
    <w:rsid w:val="00A56CF0"/>
    <w:rsid w:val="00A56E4E"/>
    <w:rsid w:val="00A5752E"/>
    <w:rsid w:val="00A57B19"/>
    <w:rsid w:val="00A60192"/>
    <w:rsid w:val="00A607AD"/>
    <w:rsid w:val="00A60C9F"/>
    <w:rsid w:val="00A612BE"/>
    <w:rsid w:val="00A613A3"/>
    <w:rsid w:val="00A613CE"/>
    <w:rsid w:val="00A61828"/>
    <w:rsid w:val="00A61AE9"/>
    <w:rsid w:val="00A61CDD"/>
    <w:rsid w:val="00A62410"/>
    <w:rsid w:val="00A63174"/>
    <w:rsid w:val="00A631D9"/>
    <w:rsid w:val="00A634BA"/>
    <w:rsid w:val="00A6377B"/>
    <w:rsid w:val="00A63838"/>
    <w:rsid w:val="00A63FAF"/>
    <w:rsid w:val="00A63FBC"/>
    <w:rsid w:val="00A6449E"/>
    <w:rsid w:val="00A648F7"/>
    <w:rsid w:val="00A64AE8"/>
    <w:rsid w:val="00A64D66"/>
    <w:rsid w:val="00A64FC0"/>
    <w:rsid w:val="00A665CF"/>
    <w:rsid w:val="00A66686"/>
    <w:rsid w:val="00A6669D"/>
    <w:rsid w:val="00A6713E"/>
    <w:rsid w:val="00A6749A"/>
    <w:rsid w:val="00A67AFC"/>
    <w:rsid w:val="00A67C6C"/>
    <w:rsid w:val="00A67CDA"/>
    <w:rsid w:val="00A67FCF"/>
    <w:rsid w:val="00A704A0"/>
    <w:rsid w:val="00A7065F"/>
    <w:rsid w:val="00A70758"/>
    <w:rsid w:val="00A70AF4"/>
    <w:rsid w:val="00A70C42"/>
    <w:rsid w:val="00A70C91"/>
    <w:rsid w:val="00A70E75"/>
    <w:rsid w:val="00A7108E"/>
    <w:rsid w:val="00A71126"/>
    <w:rsid w:val="00A71337"/>
    <w:rsid w:val="00A714BC"/>
    <w:rsid w:val="00A71705"/>
    <w:rsid w:val="00A717BE"/>
    <w:rsid w:val="00A718C0"/>
    <w:rsid w:val="00A71E8A"/>
    <w:rsid w:val="00A7248D"/>
    <w:rsid w:val="00A72BE2"/>
    <w:rsid w:val="00A73061"/>
    <w:rsid w:val="00A73495"/>
    <w:rsid w:val="00A734FE"/>
    <w:rsid w:val="00A7370D"/>
    <w:rsid w:val="00A739A0"/>
    <w:rsid w:val="00A73AFD"/>
    <w:rsid w:val="00A73C78"/>
    <w:rsid w:val="00A74A6D"/>
    <w:rsid w:val="00A74D68"/>
    <w:rsid w:val="00A74DD0"/>
    <w:rsid w:val="00A7520E"/>
    <w:rsid w:val="00A752B0"/>
    <w:rsid w:val="00A7540A"/>
    <w:rsid w:val="00A75A06"/>
    <w:rsid w:val="00A75A67"/>
    <w:rsid w:val="00A7663E"/>
    <w:rsid w:val="00A76B39"/>
    <w:rsid w:val="00A76D2D"/>
    <w:rsid w:val="00A76F90"/>
    <w:rsid w:val="00A7766D"/>
    <w:rsid w:val="00A7784F"/>
    <w:rsid w:val="00A778A7"/>
    <w:rsid w:val="00A77A1A"/>
    <w:rsid w:val="00A77C58"/>
    <w:rsid w:val="00A77CE9"/>
    <w:rsid w:val="00A77D01"/>
    <w:rsid w:val="00A77DDD"/>
    <w:rsid w:val="00A8003D"/>
    <w:rsid w:val="00A8021A"/>
    <w:rsid w:val="00A8058B"/>
    <w:rsid w:val="00A807BE"/>
    <w:rsid w:val="00A807EA"/>
    <w:rsid w:val="00A808C5"/>
    <w:rsid w:val="00A80D99"/>
    <w:rsid w:val="00A81CD2"/>
    <w:rsid w:val="00A820F0"/>
    <w:rsid w:val="00A8247D"/>
    <w:rsid w:val="00A82908"/>
    <w:rsid w:val="00A829ED"/>
    <w:rsid w:val="00A82AB8"/>
    <w:rsid w:val="00A831BA"/>
    <w:rsid w:val="00A83562"/>
    <w:rsid w:val="00A83E56"/>
    <w:rsid w:val="00A83FA8"/>
    <w:rsid w:val="00A840DB"/>
    <w:rsid w:val="00A842E7"/>
    <w:rsid w:val="00A844AE"/>
    <w:rsid w:val="00A84920"/>
    <w:rsid w:val="00A8507C"/>
    <w:rsid w:val="00A85589"/>
    <w:rsid w:val="00A8572D"/>
    <w:rsid w:val="00A85754"/>
    <w:rsid w:val="00A85925"/>
    <w:rsid w:val="00A86125"/>
    <w:rsid w:val="00A8690F"/>
    <w:rsid w:val="00A86962"/>
    <w:rsid w:val="00A86F00"/>
    <w:rsid w:val="00A86FCF"/>
    <w:rsid w:val="00A872FF"/>
    <w:rsid w:val="00A87C23"/>
    <w:rsid w:val="00A901FA"/>
    <w:rsid w:val="00A9021C"/>
    <w:rsid w:val="00A905A3"/>
    <w:rsid w:val="00A90847"/>
    <w:rsid w:val="00A909C1"/>
    <w:rsid w:val="00A90FA3"/>
    <w:rsid w:val="00A91085"/>
    <w:rsid w:val="00A91384"/>
    <w:rsid w:val="00A918FD"/>
    <w:rsid w:val="00A91EFC"/>
    <w:rsid w:val="00A92111"/>
    <w:rsid w:val="00A92CE6"/>
    <w:rsid w:val="00A92E0F"/>
    <w:rsid w:val="00A933F9"/>
    <w:rsid w:val="00A93EE3"/>
    <w:rsid w:val="00A93F23"/>
    <w:rsid w:val="00A93F6E"/>
    <w:rsid w:val="00A94193"/>
    <w:rsid w:val="00A94765"/>
    <w:rsid w:val="00A947AB"/>
    <w:rsid w:val="00A94DCF"/>
    <w:rsid w:val="00A94E88"/>
    <w:rsid w:val="00A94E8B"/>
    <w:rsid w:val="00A94FFD"/>
    <w:rsid w:val="00A955EB"/>
    <w:rsid w:val="00A9565B"/>
    <w:rsid w:val="00A95776"/>
    <w:rsid w:val="00A95B60"/>
    <w:rsid w:val="00A96252"/>
    <w:rsid w:val="00A9642B"/>
    <w:rsid w:val="00A9656C"/>
    <w:rsid w:val="00A96746"/>
    <w:rsid w:val="00A96A48"/>
    <w:rsid w:val="00A96D2E"/>
    <w:rsid w:val="00A96D9C"/>
    <w:rsid w:val="00A97980"/>
    <w:rsid w:val="00A97F51"/>
    <w:rsid w:val="00AA0C1C"/>
    <w:rsid w:val="00AA12E8"/>
    <w:rsid w:val="00AA1325"/>
    <w:rsid w:val="00AA1861"/>
    <w:rsid w:val="00AA18D1"/>
    <w:rsid w:val="00AA1906"/>
    <w:rsid w:val="00AA1951"/>
    <w:rsid w:val="00AA196E"/>
    <w:rsid w:val="00AA1BCB"/>
    <w:rsid w:val="00AA1D6F"/>
    <w:rsid w:val="00AA1DD3"/>
    <w:rsid w:val="00AA1F61"/>
    <w:rsid w:val="00AA1FE0"/>
    <w:rsid w:val="00AA2176"/>
    <w:rsid w:val="00AA2813"/>
    <w:rsid w:val="00AA2A8F"/>
    <w:rsid w:val="00AA2E7E"/>
    <w:rsid w:val="00AA2F95"/>
    <w:rsid w:val="00AA333D"/>
    <w:rsid w:val="00AA3462"/>
    <w:rsid w:val="00AA34BC"/>
    <w:rsid w:val="00AA3747"/>
    <w:rsid w:val="00AA3B4D"/>
    <w:rsid w:val="00AA3BC3"/>
    <w:rsid w:val="00AA3DD8"/>
    <w:rsid w:val="00AA4126"/>
    <w:rsid w:val="00AA4476"/>
    <w:rsid w:val="00AA45CC"/>
    <w:rsid w:val="00AA4853"/>
    <w:rsid w:val="00AA4AD3"/>
    <w:rsid w:val="00AA4ADF"/>
    <w:rsid w:val="00AA4C2B"/>
    <w:rsid w:val="00AA4D2E"/>
    <w:rsid w:val="00AA506D"/>
    <w:rsid w:val="00AA52BE"/>
    <w:rsid w:val="00AA540A"/>
    <w:rsid w:val="00AA697E"/>
    <w:rsid w:val="00AA6B57"/>
    <w:rsid w:val="00AA6B87"/>
    <w:rsid w:val="00AA6FD2"/>
    <w:rsid w:val="00AA728E"/>
    <w:rsid w:val="00AA7D29"/>
    <w:rsid w:val="00AA7FE6"/>
    <w:rsid w:val="00AB0147"/>
    <w:rsid w:val="00AB02A0"/>
    <w:rsid w:val="00AB0303"/>
    <w:rsid w:val="00AB0327"/>
    <w:rsid w:val="00AB052D"/>
    <w:rsid w:val="00AB0A5C"/>
    <w:rsid w:val="00AB0B1D"/>
    <w:rsid w:val="00AB0FB9"/>
    <w:rsid w:val="00AB1006"/>
    <w:rsid w:val="00AB1ABE"/>
    <w:rsid w:val="00AB1B72"/>
    <w:rsid w:val="00AB1C7B"/>
    <w:rsid w:val="00AB1EF5"/>
    <w:rsid w:val="00AB215C"/>
    <w:rsid w:val="00AB24B5"/>
    <w:rsid w:val="00AB276B"/>
    <w:rsid w:val="00AB2E5C"/>
    <w:rsid w:val="00AB2E64"/>
    <w:rsid w:val="00AB3046"/>
    <w:rsid w:val="00AB3460"/>
    <w:rsid w:val="00AB35EC"/>
    <w:rsid w:val="00AB3830"/>
    <w:rsid w:val="00AB3A95"/>
    <w:rsid w:val="00AB3CD4"/>
    <w:rsid w:val="00AB3E29"/>
    <w:rsid w:val="00AB3F4A"/>
    <w:rsid w:val="00AB3FD1"/>
    <w:rsid w:val="00AB4060"/>
    <w:rsid w:val="00AB41EA"/>
    <w:rsid w:val="00AB44B2"/>
    <w:rsid w:val="00AB4593"/>
    <w:rsid w:val="00AB4738"/>
    <w:rsid w:val="00AB4890"/>
    <w:rsid w:val="00AB4B04"/>
    <w:rsid w:val="00AB4FE0"/>
    <w:rsid w:val="00AB5308"/>
    <w:rsid w:val="00AB537C"/>
    <w:rsid w:val="00AB565C"/>
    <w:rsid w:val="00AB578B"/>
    <w:rsid w:val="00AB58AE"/>
    <w:rsid w:val="00AB58FA"/>
    <w:rsid w:val="00AB59D1"/>
    <w:rsid w:val="00AB6057"/>
    <w:rsid w:val="00AB6091"/>
    <w:rsid w:val="00AB643B"/>
    <w:rsid w:val="00AB6758"/>
    <w:rsid w:val="00AB6DD1"/>
    <w:rsid w:val="00AB6F75"/>
    <w:rsid w:val="00AB707E"/>
    <w:rsid w:val="00AB71A4"/>
    <w:rsid w:val="00AB7A3A"/>
    <w:rsid w:val="00AB7A49"/>
    <w:rsid w:val="00AB7D16"/>
    <w:rsid w:val="00AB7EFB"/>
    <w:rsid w:val="00AB7FD3"/>
    <w:rsid w:val="00AB7FE0"/>
    <w:rsid w:val="00AC0322"/>
    <w:rsid w:val="00AC0375"/>
    <w:rsid w:val="00AC038B"/>
    <w:rsid w:val="00AC03FC"/>
    <w:rsid w:val="00AC0436"/>
    <w:rsid w:val="00AC0B45"/>
    <w:rsid w:val="00AC0D8C"/>
    <w:rsid w:val="00AC0DD1"/>
    <w:rsid w:val="00AC1A15"/>
    <w:rsid w:val="00AC23EF"/>
    <w:rsid w:val="00AC261C"/>
    <w:rsid w:val="00AC2631"/>
    <w:rsid w:val="00AC2986"/>
    <w:rsid w:val="00AC2B57"/>
    <w:rsid w:val="00AC2DB5"/>
    <w:rsid w:val="00AC2FF4"/>
    <w:rsid w:val="00AC380B"/>
    <w:rsid w:val="00AC38FB"/>
    <w:rsid w:val="00AC3BC1"/>
    <w:rsid w:val="00AC3C92"/>
    <w:rsid w:val="00AC3DF4"/>
    <w:rsid w:val="00AC44F6"/>
    <w:rsid w:val="00AC4658"/>
    <w:rsid w:val="00AC4696"/>
    <w:rsid w:val="00AC4AE7"/>
    <w:rsid w:val="00AC4D0D"/>
    <w:rsid w:val="00AC4E09"/>
    <w:rsid w:val="00AC5BCE"/>
    <w:rsid w:val="00AC5C1D"/>
    <w:rsid w:val="00AC5D45"/>
    <w:rsid w:val="00AC5F51"/>
    <w:rsid w:val="00AC603E"/>
    <w:rsid w:val="00AC619B"/>
    <w:rsid w:val="00AC6998"/>
    <w:rsid w:val="00AC702D"/>
    <w:rsid w:val="00AC715B"/>
    <w:rsid w:val="00AC7410"/>
    <w:rsid w:val="00AC76CD"/>
    <w:rsid w:val="00AC7DB6"/>
    <w:rsid w:val="00AC7FEC"/>
    <w:rsid w:val="00AD040A"/>
    <w:rsid w:val="00AD04AC"/>
    <w:rsid w:val="00AD07F8"/>
    <w:rsid w:val="00AD1059"/>
    <w:rsid w:val="00AD11F4"/>
    <w:rsid w:val="00AD1283"/>
    <w:rsid w:val="00AD1C11"/>
    <w:rsid w:val="00AD1F7A"/>
    <w:rsid w:val="00AD1F7B"/>
    <w:rsid w:val="00AD2847"/>
    <w:rsid w:val="00AD2D02"/>
    <w:rsid w:val="00AD310E"/>
    <w:rsid w:val="00AD3389"/>
    <w:rsid w:val="00AD348B"/>
    <w:rsid w:val="00AD39B1"/>
    <w:rsid w:val="00AD40AD"/>
    <w:rsid w:val="00AD4562"/>
    <w:rsid w:val="00AD4974"/>
    <w:rsid w:val="00AD534C"/>
    <w:rsid w:val="00AD5ADD"/>
    <w:rsid w:val="00AD62C3"/>
    <w:rsid w:val="00AD6400"/>
    <w:rsid w:val="00AD6454"/>
    <w:rsid w:val="00AD6C3D"/>
    <w:rsid w:val="00AD707E"/>
    <w:rsid w:val="00AD715F"/>
    <w:rsid w:val="00AD7177"/>
    <w:rsid w:val="00AD7314"/>
    <w:rsid w:val="00AD7391"/>
    <w:rsid w:val="00AD755E"/>
    <w:rsid w:val="00AD7691"/>
    <w:rsid w:val="00AD76DC"/>
    <w:rsid w:val="00AD77B8"/>
    <w:rsid w:val="00AE0224"/>
    <w:rsid w:val="00AE04EF"/>
    <w:rsid w:val="00AE07BE"/>
    <w:rsid w:val="00AE091E"/>
    <w:rsid w:val="00AE0B12"/>
    <w:rsid w:val="00AE0DC9"/>
    <w:rsid w:val="00AE13B9"/>
    <w:rsid w:val="00AE18CD"/>
    <w:rsid w:val="00AE1943"/>
    <w:rsid w:val="00AE195C"/>
    <w:rsid w:val="00AE1ED6"/>
    <w:rsid w:val="00AE1FE8"/>
    <w:rsid w:val="00AE2451"/>
    <w:rsid w:val="00AE25E1"/>
    <w:rsid w:val="00AE268C"/>
    <w:rsid w:val="00AE2860"/>
    <w:rsid w:val="00AE2923"/>
    <w:rsid w:val="00AE2D53"/>
    <w:rsid w:val="00AE2E53"/>
    <w:rsid w:val="00AE2EF0"/>
    <w:rsid w:val="00AE2F5E"/>
    <w:rsid w:val="00AE3056"/>
    <w:rsid w:val="00AE3332"/>
    <w:rsid w:val="00AE33C0"/>
    <w:rsid w:val="00AE373B"/>
    <w:rsid w:val="00AE3AA5"/>
    <w:rsid w:val="00AE3BDA"/>
    <w:rsid w:val="00AE3D83"/>
    <w:rsid w:val="00AE3FAE"/>
    <w:rsid w:val="00AE44C2"/>
    <w:rsid w:val="00AE4706"/>
    <w:rsid w:val="00AE4D91"/>
    <w:rsid w:val="00AE4F06"/>
    <w:rsid w:val="00AE517D"/>
    <w:rsid w:val="00AE52E8"/>
    <w:rsid w:val="00AE542F"/>
    <w:rsid w:val="00AE55D3"/>
    <w:rsid w:val="00AE6421"/>
    <w:rsid w:val="00AE683A"/>
    <w:rsid w:val="00AE71BB"/>
    <w:rsid w:val="00AE7208"/>
    <w:rsid w:val="00AE72B5"/>
    <w:rsid w:val="00AE7AD1"/>
    <w:rsid w:val="00AE7BA3"/>
    <w:rsid w:val="00AE7C42"/>
    <w:rsid w:val="00AE7D58"/>
    <w:rsid w:val="00AF025B"/>
    <w:rsid w:val="00AF02D9"/>
    <w:rsid w:val="00AF0585"/>
    <w:rsid w:val="00AF069D"/>
    <w:rsid w:val="00AF070D"/>
    <w:rsid w:val="00AF091A"/>
    <w:rsid w:val="00AF0A19"/>
    <w:rsid w:val="00AF0ABF"/>
    <w:rsid w:val="00AF0C79"/>
    <w:rsid w:val="00AF0EE7"/>
    <w:rsid w:val="00AF1306"/>
    <w:rsid w:val="00AF202F"/>
    <w:rsid w:val="00AF21EB"/>
    <w:rsid w:val="00AF2412"/>
    <w:rsid w:val="00AF248A"/>
    <w:rsid w:val="00AF2640"/>
    <w:rsid w:val="00AF2E61"/>
    <w:rsid w:val="00AF3642"/>
    <w:rsid w:val="00AF46E0"/>
    <w:rsid w:val="00AF4808"/>
    <w:rsid w:val="00AF483A"/>
    <w:rsid w:val="00AF4D84"/>
    <w:rsid w:val="00AF4F9D"/>
    <w:rsid w:val="00AF53BC"/>
    <w:rsid w:val="00AF5686"/>
    <w:rsid w:val="00AF583C"/>
    <w:rsid w:val="00AF59F9"/>
    <w:rsid w:val="00AF5C77"/>
    <w:rsid w:val="00AF60A1"/>
    <w:rsid w:val="00AF64C2"/>
    <w:rsid w:val="00AF65AF"/>
    <w:rsid w:val="00AF65C4"/>
    <w:rsid w:val="00AF67C9"/>
    <w:rsid w:val="00AF7194"/>
    <w:rsid w:val="00AF7340"/>
    <w:rsid w:val="00AF7593"/>
    <w:rsid w:val="00AF76B9"/>
    <w:rsid w:val="00AF77DB"/>
    <w:rsid w:val="00AF7A31"/>
    <w:rsid w:val="00AF7A72"/>
    <w:rsid w:val="00AF7BBC"/>
    <w:rsid w:val="00AF7BF0"/>
    <w:rsid w:val="00AF7F7D"/>
    <w:rsid w:val="00B0002A"/>
    <w:rsid w:val="00B0036B"/>
    <w:rsid w:val="00B003C5"/>
    <w:rsid w:val="00B01096"/>
    <w:rsid w:val="00B0109E"/>
    <w:rsid w:val="00B01140"/>
    <w:rsid w:val="00B01614"/>
    <w:rsid w:val="00B019A1"/>
    <w:rsid w:val="00B01CE1"/>
    <w:rsid w:val="00B01E76"/>
    <w:rsid w:val="00B02274"/>
    <w:rsid w:val="00B024DA"/>
    <w:rsid w:val="00B02695"/>
    <w:rsid w:val="00B026D8"/>
    <w:rsid w:val="00B02740"/>
    <w:rsid w:val="00B02AEC"/>
    <w:rsid w:val="00B02DE2"/>
    <w:rsid w:val="00B02E24"/>
    <w:rsid w:val="00B03028"/>
    <w:rsid w:val="00B03474"/>
    <w:rsid w:val="00B037D6"/>
    <w:rsid w:val="00B03C18"/>
    <w:rsid w:val="00B03F4C"/>
    <w:rsid w:val="00B043D4"/>
    <w:rsid w:val="00B04683"/>
    <w:rsid w:val="00B04844"/>
    <w:rsid w:val="00B04CA0"/>
    <w:rsid w:val="00B04D33"/>
    <w:rsid w:val="00B04D5C"/>
    <w:rsid w:val="00B04DED"/>
    <w:rsid w:val="00B05054"/>
    <w:rsid w:val="00B05BA9"/>
    <w:rsid w:val="00B05D3D"/>
    <w:rsid w:val="00B060D6"/>
    <w:rsid w:val="00B06203"/>
    <w:rsid w:val="00B062C0"/>
    <w:rsid w:val="00B064F6"/>
    <w:rsid w:val="00B069CA"/>
    <w:rsid w:val="00B06A4D"/>
    <w:rsid w:val="00B06BEE"/>
    <w:rsid w:val="00B06E94"/>
    <w:rsid w:val="00B0702F"/>
    <w:rsid w:val="00B070D9"/>
    <w:rsid w:val="00B0779D"/>
    <w:rsid w:val="00B07965"/>
    <w:rsid w:val="00B07B6F"/>
    <w:rsid w:val="00B07EE4"/>
    <w:rsid w:val="00B100C7"/>
    <w:rsid w:val="00B10169"/>
    <w:rsid w:val="00B104FB"/>
    <w:rsid w:val="00B105A7"/>
    <w:rsid w:val="00B105A8"/>
    <w:rsid w:val="00B107AC"/>
    <w:rsid w:val="00B107D8"/>
    <w:rsid w:val="00B1090A"/>
    <w:rsid w:val="00B10A34"/>
    <w:rsid w:val="00B10C7D"/>
    <w:rsid w:val="00B10F2D"/>
    <w:rsid w:val="00B110F8"/>
    <w:rsid w:val="00B112C2"/>
    <w:rsid w:val="00B11975"/>
    <w:rsid w:val="00B119B3"/>
    <w:rsid w:val="00B11AAD"/>
    <w:rsid w:val="00B11C60"/>
    <w:rsid w:val="00B12017"/>
    <w:rsid w:val="00B122E3"/>
    <w:rsid w:val="00B123C9"/>
    <w:rsid w:val="00B129A7"/>
    <w:rsid w:val="00B12AA4"/>
    <w:rsid w:val="00B12C9A"/>
    <w:rsid w:val="00B12EA4"/>
    <w:rsid w:val="00B12FB5"/>
    <w:rsid w:val="00B138C9"/>
    <w:rsid w:val="00B13958"/>
    <w:rsid w:val="00B13C05"/>
    <w:rsid w:val="00B142AF"/>
    <w:rsid w:val="00B14632"/>
    <w:rsid w:val="00B14696"/>
    <w:rsid w:val="00B14EEC"/>
    <w:rsid w:val="00B15043"/>
    <w:rsid w:val="00B152E7"/>
    <w:rsid w:val="00B152F9"/>
    <w:rsid w:val="00B152FD"/>
    <w:rsid w:val="00B155D9"/>
    <w:rsid w:val="00B15629"/>
    <w:rsid w:val="00B15843"/>
    <w:rsid w:val="00B158DC"/>
    <w:rsid w:val="00B15C67"/>
    <w:rsid w:val="00B15CB9"/>
    <w:rsid w:val="00B15E23"/>
    <w:rsid w:val="00B15E80"/>
    <w:rsid w:val="00B16007"/>
    <w:rsid w:val="00B16679"/>
    <w:rsid w:val="00B16734"/>
    <w:rsid w:val="00B168C0"/>
    <w:rsid w:val="00B17088"/>
    <w:rsid w:val="00B17525"/>
    <w:rsid w:val="00B17921"/>
    <w:rsid w:val="00B17B5A"/>
    <w:rsid w:val="00B17D1D"/>
    <w:rsid w:val="00B17E87"/>
    <w:rsid w:val="00B20050"/>
    <w:rsid w:val="00B20464"/>
    <w:rsid w:val="00B20E44"/>
    <w:rsid w:val="00B21243"/>
    <w:rsid w:val="00B21381"/>
    <w:rsid w:val="00B214A9"/>
    <w:rsid w:val="00B21895"/>
    <w:rsid w:val="00B218FD"/>
    <w:rsid w:val="00B21ED2"/>
    <w:rsid w:val="00B2202A"/>
    <w:rsid w:val="00B220AE"/>
    <w:rsid w:val="00B22384"/>
    <w:rsid w:val="00B224BF"/>
    <w:rsid w:val="00B2261C"/>
    <w:rsid w:val="00B22D27"/>
    <w:rsid w:val="00B22D8A"/>
    <w:rsid w:val="00B2324D"/>
    <w:rsid w:val="00B232DA"/>
    <w:rsid w:val="00B233DD"/>
    <w:rsid w:val="00B23812"/>
    <w:rsid w:val="00B23891"/>
    <w:rsid w:val="00B23929"/>
    <w:rsid w:val="00B23AF8"/>
    <w:rsid w:val="00B23E16"/>
    <w:rsid w:val="00B23E17"/>
    <w:rsid w:val="00B23EEB"/>
    <w:rsid w:val="00B24022"/>
    <w:rsid w:val="00B2423E"/>
    <w:rsid w:val="00B2463B"/>
    <w:rsid w:val="00B24BC3"/>
    <w:rsid w:val="00B24FF5"/>
    <w:rsid w:val="00B251EA"/>
    <w:rsid w:val="00B253CB"/>
    <w:rsid w:val="00B25424"/>
    <w:rsid w:val="00B25C6C"/>
    <w:rsid w:val="00B26124"/>
    <w:rsid w:val="00B264D6"/>
    <w:rsid w:val="00B26722"/>
    <w:rsid w:val="00B26DC0"/>
    <w:rsid w:val="00B26F89"/>
    <w:rsid w:val="00B270FE"/>
    <w:rsid w:val="00B273EE"/>
    <w:rsid w:val="00B2778B"/>
    <w:rsid w:val="00B27DBE"/>
    <w:rsid w:val="00B301D0"/>
    <w:rsid w:val="00B304BC"/>
    <w:rsid w:val="00B305A5"/>
    <w:rsid w:val="00B30A9C"/>
    <w:rsid w:val="00B30C4B"/>
    <w:rsid w:val="00B30FD7"/>
    <w:rsid w:val="00B31653"/>
    <w:rsid w:val="00B316F9"/>
    <w:rsid w:val="00B317C0"/>
    <w:rsid w:val="00B32189"/>
    <w:rsid w:val="00B32868"/>
    <w:rsid w:val="00B33082"/>
    <w:rsid w:val="00B33615"/>
    <w:rsid w:val="00B33704"/>
    <w:rsid w:val="00B33934"/>
    <w:rsid w:val="00B33A1E"/>
    <w:rsid w:val="00B33B0B"/>
    <w:rsid w:val="00B33E69"/>
    <w:rsid w:val="00B3438A"/>
    <w:rsid w:val="00B34494"/>
    <w:rsid w:val="00B34721"/>
    <w:rsid w:val="00B347E8"/>
    <w:rsid w:val="00B3484A"/>
    <w:rsid w:val="00B349D0"/>
    <w:rsid w:val="00B34ED4"/>
    <w:rsid w:val="00B34F7C"/>
    <w:rsid w:val="00B34F7D"/>
    <w:rsid w:val="00B351D4"/>
    <w:rsid w:val="00B35234"/>
    <w:rsid w:val="00B354E1"/>
    <w:rsid w:val="00B3582C"/>
    <w:rsid w:val="00B359AC"/>
    <w:rsid w:val="00B35CA5"/>
    <w:rsid w:val="00B35CE8"/>
    <w:rsid w:val="00B3615A"/>
    <w:rsid w:val="00B36344"/>
    <w:rsid w:val="00B36C27"/>
    <w:rsid w:val="00B36D61"/>
    <w:rsid w:val="00B375AA"/>
    <w:rsid w:val="00B37661"/>
    <w:rsid w:val="00B37EA5"/>
    <w:rsid w:val="00B37EE2"/>
    <w:rsid w:val="00B40314"/>
    <w:rsid w:val="00B4091B"/>
    <w:rsid w:val="00B40D3A"/>
    <w:rsid w:val="00B40DE9"/>
    <w:rsid w:val="00B410C7"/>
    <w:rsid w:val="00B41254"/>
    <w:rsid w:val="00B4198A"/>
    <w:rsid w:val="00B41DD6"/>
    <w:rsid w:val="00B4276D"/>
    <w:rsid w:val="00B42F52"/>
    <w:rsid w:val="00B43187"/>
    <w:rsid w:val="00B43193"/>
    <w:rsid w:val="00B43310"/>
    <w:rsid w:val="00B43B1A"/>
    <w:rsid w:val="00B44526"/>
    <w:rsid w:val="00B44A0C"/>
    <w:rsid w:val="00B44E40"/>
    <w:rsid w:val="00B4572C"/>
    <w:rsid w:val="00B457DD"/>
    <w:rsid w:val="00B45904"/>
    <w:rsid w:val="00B45D90"/>
    <w:rsid w:val="00B46967"/>
    <w:rsid w:val="00B46CE9"/>
    <w:rsid w:val="00B46D43"/>
    <w:rsid w:val="00B46D99"/>
    <w:rsid w:val="00B46E35"/>
    <w:rsid w:val="00B47625"/>
    <w:rsid w:val="00B47863"/>
    <w:rsid w:val="00B47AB5"/>
    <w:rsid w:val="00B47BAE"/>
    <w:rsid w:val="00B47E32"/>
    <w:rsid w:val="00B504B7"/>
    <w:rsid w:val="00B50770"/>
    <w:rsid w:val="00B50859"/>
    <w:rsid w:val="00B50A2C"/>
    <w:rsid w:val="00B51079"/>
    <w:rsid w:val="00B51250"/>
    <w:rsid w:val="00B5152E"/>
    <w:rsid w:val="00B515D0"/>
    <w:rsid w:val="00B51711"/>
    <w:rsid w:val="00B51901"/>
    <w:rsid w:val="00B519A9"/>
    <w:rsid w:val="00B51A9A"/>
    <w:rsid w:val="00B51EC6"/>
    <w:rsid w:val="00B51F34"/>
    <w:rsid w:val="00B52280"/>
    <w:rsid w:val="00B52ABA"/>
    <w:rsid w:val="00B52D6E"/>
    <w:rsid w:val="00B52F5D"/>
    <w:rsid w:val="00B52FF4"/>
    <w:rsid w:val="00B53267"/>
    <w:rsid w:val="00B5365E"/>
    <w:rsid w:val="00B53672"/>
    <w:rsid w:val="00B53CA3"/>
    <w:rsid w:val="00B53E9E"/>
    <w:rsid w:val="00B53FD7"/>
    <w:rsid w:val="00B54435"/>
    <w:rsid w:val="00B54522"/>
    <w:rsid w:val="00B54661"/>
    <w:rsid w:val="00B54B37"/>
    <w:rsid w:val="00B54C31"/>
    <w:rsid w:val="00B5518B"/>
    <w:rsid w:val="00B551EC"/>
    <w:rsid w:val="00B55252"/>
    <w:rsid w:val="00B55286"/>
    <w:rsid w:val="00B55735"/>
    <w:rsid w:val="00B55948"/>
    <w:rsid w:val="00B55B1C"/>
    <w:rsid w:val="00B560EC"/>
    <w:rsid w:val="00B5648A"/>
    <w:rsid w:val="00B56E97"/>
    <w:rsid w:val="00B56F9A"/>
    <w:rsid w:val="00B5763E"/>
    <w:rsid w:val="00B57820"/>
    <w:rsid w:val="00B57944"/>
    <w:rsid w:val="00B60116"/>
    <w:rsid w:val="00B60521"/>
    <w:rsid w:val="00B6075D"/>
    <w:rsid w:val="00B6080D"/>
    <w:rsid w:val="00B60A47"/>
    <w:rsid w:val="00B60C06"/>
    <w:rsid w:val="00B60C62"/>
    <w:rsid w:val="00B61408"/>
    <w:rsid w:val="00B61BB0"/>
    <w:rsid w:val="00B61F7D"/>
    <w:rsid w:val="00B62191"/>
    <w:rsid w:val="00B62219"/>
    <w:rsid w:val="00B62294"/>
    <w:rsid w:val="00B62396"/>
    <w:rsid w:val="00B62826"/>
    <w:rsid w:val="00B62B05"/>
    <w:rsid w:val="00B62ED4"/>
    <w:rsid w:val="00B63767"/>
    <w:rsid w:val="00B63BD6"/>
    <w:rsid w:val="00B64124"/>
    <w:rsid w:val="00B64149"/>
    <w:rsid w:val="00B64425"/>
    <w:rsid w:val="00B64701"/>
    <w:rsid w:val="00B64E17"/>
    <w:rsid w:val="00B65012"/>
    <w:rsid w:val="00B6517D"/>
    <w:rsid w:val="00B6555E"/>
    <w:rsid w:val="00B65DC3"/>
    <w:rsid w:val="00B65FEF"/>
    <w:rsid w:val="00B665D4"/>
    <w:rsid w:val="00B66859"/>
    <w:rsid w:val="00B66AE7"/>
    <w:rsid w:val="00B66B9D"/>
    <w:rsid w:val="00B6772E"/>
    <w:rsid w:val="00B679AC"/>
    <w:rsid w:val="00B67C31"/>
    <w:rsid w:val="00B67D65"/>
    <w:rsid w:val="00B701C0"/>
    <w:rsid w:val="00B70481"/>
    <w:rsid w:val="00B7071B"/>
    <w:rsid w:val="00B70911"/>
    <w:rsid w:val="00B70CD6"/>
    <w:rsid w:val="00B70E60"/>
    <w:rsid w:val="00B7112A"/>
    <w:rsid w:val="00B71307"/>
    <w:rsid w:val="00B71514"/>
    <w:rsid w:val="00B71573"/>
    <w:rsid w:val="00B71705"/>
    <w:rsid w:val="00B71CEA"/>
    <w:rsid w:val="00B72137"/>
    <w:rsid w:val="00B72824"/>
    <w:rsid w:val="00B73154"/>
    <w:rsid w:val="00B732CB"/>
    <w:rsid w:val="00B7347F"/>
    <w:rsid w:val="00B735DB"/>
    <w:rsid w:val="00B7375F"/>
    <w:rsid w:val="00B737B6"/>
    <w:rsid w:val="00B73A01"/>
    <w:rsid w:val="00B73E81"/>
    <w:rsid w:val="00B73F34"/>
    <w:rsid w:val="00B73F59"/>
    <w:rsid w:val="00B742EE"/>
    <w:rsid w:val="00B746E5"/>
    <w:rsid w:val="00B74AC0"/>
    <w:rsid w:val="00B74E20"/>
    <w:rsid w:val="00B74F55"/>
    <w:rsid w:val="00B75008"/>
    <w:rsid w:val="00B75D9E"/>
    <w:rsid w:val="00B75EC8"/>
    <w:rsid w:val="00B765DA"/>
    <w:rsid w:val="00B76653"/>
    <w:rsid w:val="00B76775"/>
    <w:rsid w:val="00B767C8"/>
    <w:rsid w:val="00B76940"/>
    <w:rsid w:val="00B76ADC"/>
    <w:rsid w:val="00B76BFA"/>
    <w:rsid w:val="00B76C5A"/>
    <w:rsid w:val="00B76EF4"/>
    <w:rsid w:val="00B76F68"/>
    <w:rsid w:val="00B77124"/>
    <w:rsid w:val="00B77AAC"/>
    <w:rsid w:val="00B77C02"/>
    <w:rsid w:val="00B77D3D"/>
    <w:rsid w:val="00B77FF0"/>
    <w:rsid w:val="00B800E6"/>
    <w:rsid w:val="00B80130"/>
    <w:rsid w:val="00B80296"/>
    <w:rsid w:val="00B80589"/>
    <w:rsid w:val="00B8086E"/>
    <w:rsid w:val="00B80C30"/>
    <w:rsid w:val="00B81330"/>
    <w:rsid w:val="00B81602"/>
    <w:rsid w:val="00B817B2"/>
    <w:rsid w:val="00B81C86"/>
    <w:rsid w:val="00B82131"/>
    <w:rsid w:val="00B8225A"/>
    <w:rsid w:val="00B8233E"/>
    <w:rsid w:val="00B82A5B"/>
    <w:rsid w:val="00B82A99"/>
    <w:rsid w:val="00B82B8D"/>
    <w:rsid w:val="00B82BE8"/>
    <w:rsid w:val="00B83377"/>
    <w:rsid w:val="00B83586"/>
    <w:rsid w:val="00B835C7"/>
    <w:rsid w:val="00B8360C"/>
    <w:rsid w:val="00B83644"/>
    <w:rsid w:val="00B8378D"/>
    <w:rsid w:val="00B837AA"/>
    <w:rsid w:val="00B839BF"/>
    <w:rsid w:val="00B842EB"/>
    <w:rsid w:val="00B84495"/>
    <w:rsid w:val="00B84560"/>
    <w:rsid w:val="00B84666"/>
    <w:rsid w:val="00B84BFD"/>
    <w:rsid w:val="00B85159"/>
    <w:rsid w:val="00B85874"/>
    <w:rsid w:val="00B8591E"/>
    <w:rsid w:val="00B85DC8"/>
    <w:rsid w:val="00B85ECD"/>
    <w:rsid w:val="00B85FB3"/>
    <w:rsid w:val="00B86590"/>
    <w:rsid w:val="00B868E8"/>
    <w:rsid w:val="00B869D4"/>
    <w:rsid w:val="00B869FD"/>
    <w:rsid w:val="00B86B8B"/>
    <w:rsid w:val="00B86C32"/>
    <w:rsid w:val="00B86F00"/>
    <w:rsid w:val="00B87253"/>
    <w:rsid w:val="00B874B9"/>
    <w:rsid w:val="00B878D3"/>
    <w:rsid w:val="00B87AFF"/>
    <w:rsid w:val="00B87E58"/>
    <w:rsid w:val="00B87F1B"/>
    <w:rsid w:val="00B90588"/>
    <w:rsid w:val="00B90607"/>
    <w:rsid w:val="00B9086B"/>
    <w:rsid w:val="00B909E9"/>
    <w:rsid w:val="00B90A72"/>
    <w:rsid w:val="00B90A8A"/>
    <w:rsid w:val="00B90AB5"/>
    <w:rsid w:val="00B91043"/>
    <w:rsid w:val="00B91056"/>
    <w:rsid w:val="00B9113E"/>
    <w:rsid w:val="00B91219"/>
    <w:rsid w:val="00B91520"/>
    <w:rsid w:val="00B916CB"/>
    <w:rsid w:val="00B91838"/>
    <w:rsid w:val="00B91CEE"/>
    <w:rsid w:val="00B91E5C"/>
    <w:rsid w:val="00B923FA"/>
    <w:rsid w:val="00B9283E"/>
    <w:rsid w:val="00B92CC1"/>
    <w:rsid w:val="00B92F3D"/>
    <w:rsid w:val="00B9338E"/>
    <w:rsid w:val="00B93A20"/>
    <w:rsid w:val="00B93A32"/>
    <w:rsid w:val="00B94481"/>
    <w:rsid w:val="00B94873"/>
    <w:rsid w:val="00B95341"/>
    <w:rsid w:val="00B9584D"/>
    <w:rsid w:val="00B95A3A"/>
    <w:rsid w:val="00B95BF1"/>
    <w:rsid w:val="00B95E94"/>
    <w:rsid w:val="00B95ED4"/>
    <w:rsid w:val="00B960D9"/>
    <w:rsid w:val="00B9633E"/>
    <w:rsid w:val="00B96525"/>
    <w:rsid w:val="00B96BD6"/>
    <w:rsid w:val="00B96CE1"/>
    <w:rsid w:val="00B96DD5"/>
    <w:rsid w:val="00B97050"/>
    <w:rsid w:val="00B973C6"/>
    <w:rsid w:val="00B9744B"/>
    <w:rsid w:val="00BA0361"/>
    <w:rsid w:val="00BA03A3"/>
    <w:rsid w:val="00BA0533"/>
    <w:rsid w:val="00BA110C"/>
    <w:rsid w:val="00BA1886"/>
    <w:rsid w:val="00BA195B"/>
    <w:rsid w:val="00BA1B04"/>
    <w:rsid w:val="00BA1F16"/>
    <w:rsid w:val="00BA213B"/>
    <w:rsid w:val="00BA28AE"/>
    <w:rsid w:val="00BA316A"/>
    <w:rsid w:val="00BA350F"/>
    <w:rsid w:val="00BA352E"/>
    <w:rsid w:val="00BA375D"/>
    <w:rsid w:val="00BA3813"/>
    <w:rsid w:val="00BA392F"/>
    <w:rsid w:val="00BA3A39"/>
    <w:rsid w:val="00BA3AFF"/>
    <w:rsid w:val="00BA4704"/>
    <w:rsid w:val="00BA47D0"/>
    <w:rsid w:val="00BA4AAA"/>
    <w:rsid w:val="00BA4C43"/>
    <w:rsid w:val="00BA4E62"/>
    <w:rsid w:val="00BA512A"/>
    <w:rsid w:val="00BA5171"/>
    <w:rsid w:val="00BA527C"/>
    <w:rsid w:val="00BA5B21"/>
    <w:rsid w:val="00BA5E63"/>
    <w:rsid w:val="00BA63BB"/>
    <w:rsid w:val="00BA66DF"/>
    <w:rsid w:val="00BA67B7"/>
    <w:rsid w:val="00BA6880"/>
    <w:rsid w:val="00BA6B8B"/>
    <w:rsid w:val="00BA6BA1"/>
    <w:rsid w:val="00BA6BB4"/>
    <w:rsid w:val="00BA6BF1"/>
    <w:rsid w:val="00BA6F6B"/>
    <w:rsid w:val="00BA70EC"/>
    <w:rsid w:val="00BA7314"/>
    <w:rsid w:val="00BA79A5"/>
    <w:rsid w:val="00BA79C1"/>
    <w:rsid w:val="00BA7AB6"/>
    <w:rsid w:val="00BA7E2E"/>
    <w:rsid w:val="00BB03CE"/>
    <w:rsid w:val="00BB05FB"/>
    <w:rsid w:val="00BB08ED"/>
    <w:rsid w:val="00BB0DE0"/>
    <w:rsid w:val="00BB10C7"/>
    <w:rsid w:val="00BB11D8"/>
    <w:rsid w:val="00BB12C7"/>
    <w:rsid w:val="00BB1414"/>
    <w:rsid w:val="00BB14F8"/>
    <w:rsid w:val="00BB15CC"/>
    <w:rsid w:val="00BB1733"/>
    <w:rsid w:val="00BB1970"/>
    <w:rsid w:val="00BB1A57"/>
    <w:rsid w:val="00BB2406"/>
    <w:rsid w:val="00BB2721"/>
    <w:rsid w:val="00BB283C"/>
    <w:rsid w:val="00BB2A1D"/>
    <w:rsid w:val="00BB2C72"/>
    <w:rsid w:val="00BB3182"/>
    <w:rsid w:val="00BB3778"/>
    <w:rsid w:val="00BB3891"/>
    <w:rsid w:val="00BB3C37"/>
    <w:rsid w:val="00BB41E2"/>
    <w:rsid w:val="00BB4680"/>
    <w:rsid w:val="00BB4C1E"/>
    <w:rsid w:val="00BB5CB9"/>
    <w:rsid w:val="00BB5E6E"/>
    <w:rsid w:val="00BB5EEF"/>
    <w:rsid w:val="00BB6C20"/>
    <w:rsid w:val="00BB6F7C"/>
    <w:rsid w:val="00BB70FE"/>
    <w:rsid w:val="00BB717B"/>
    <w:rsid w:val="00BB73F2"/>
    <w:rsid w:val="00BB7437"/>
    <w:rsid w:val="00BB75CD"/>
    <w:rsid w:val="00BB790B"/>
    <w:rsid w:val="00BB79D9"/>
    <w:rsid w:val="00BB7D6B"/>
    <w:rsid w:val="00BB7E9B"/>
    <w:rsid w:val="00BC00C7"/>
    <w:rsid w:val="00BC01CE"/>
    <w:rsid w:val="00BC0D2A"/>
    <w:rsid w:val="00BC1063"/>
    <w:rsid w:val="00BC14BC"/>
    <w:rsid w:val="00BC155A"/>
    <w:rsid w:val="00BC18DE"/>
    <w:rsid w:val="00BC1A6B"/>
    <w:rsid w:val="00BC1B6B"/>
    <w:rsid w:val="00BC1CAB"/>
    <w:rsid w:val="00BC2249"/>
    <w:rsid w:val="00BC2710"/>
    <w:rsid w:val="00BC27D2"/>
    <w:rsid w:val="00BC27F3"/>
    <w:rsid w:val="00BC28C4"/>
    <w:rsid w:val="00BC2C3A"/>
    <w:rsid w:val="00BC2F18"/>
    <w:rsid w:val="00BC3027"/>
    <w:rsid w:val="00BC302B"/>
    <w:rsid w:val="00BC357C"/>
    <w:rsid w:val="00BC36BE"/>
    <w:rsid w:val="00BC3857"/>
    <w:rsid w:val="00BC3945"/>
    <w:rsid w:val="00BC3968"/>
    <w:rsid w:val="00BC41CA"/>
    <w:rsid w:val="00BC430A"/>
    <w:rsid w:val="00BC44D6"/>
    <w:rsid w:val="00BC55B6"/>
    <w:rsid w:val="00BC571E"/>
    <w:rsid w:val="00BC5768"/>
    <w:rsid w:val="00BC57ED"/>
    <w:rsid w:val="00BC5992"/>
    <w:rsid w:val="00BC5AF1"/>
    <w:rsid w:val="00BC5F32"/>
    <w:rsid w:val="00BC650B"/>
    <w:rsid w:val="00BC6821"/>
    <w:rsid w:val="00BC68F0"/>
    <w:rsid w:val="00BC6ABC"/>
    <w:rsid w:val="00BC6F89"/>
    <w:rsid w:val="00BC74EB"/>
    <w:rsid w:val="00BC7558"/>
    <w:rsid w:val="00BC7682"/>
    <w:rsid w:val="00BC7709"/>
    <w:rsid w:val="00BC7E38"/>
    <w:rsid w:val="00BD0C16"/>
    <w:rsid w:val="00BD12B8"/>
    <w:rsid w:val="00BD1303"/>
    <w:rsid w:val="00BD1336"/>
    <w:rsid w:val="00BD1576"/>
    <w:rsid w:val="00BD1D43"/>
    <w:rsid w:val="00BD25A7"/>
    <w:rsid w:val="00BD2753"/>
    <w:rsid w:val="00BD2815"/>
    <w:rsid w:val="00BD2CB2"/>
    <w:rsid w:val="00BD2F71"/>
    <w:rsid w:val="00BD304D"/>
    <w:rsid w:val="00BD31D7"/>
    <w:rsid w:val="00BD3840"/>
    <w:rsid w:val="00BD3C0E"/>
    <w:rsid w:val="00BD3F0A"/>
    <w:rsid w:val="00BD454C"/>
    <w:rsid w:val="00BD47F2"/>
    <w:rsid w:val="00BD4DFB"/>
    <w:rsid w:val="00BD5272"/>
    <w:rsid w:val="00BD52D1"/>
    <w:rsid w:val="00BD5551"/>
    <w:rsid w:val="00BD5BE2"/>
    <w:rsid w:val="00BD65A0"/>
    <w:rsid w:val="00BD6830"/>
    <w:rsid w:val="00BD6864"/>
    <w:rsid w:val="00BD69DA"/>
    <w:rsid w:val="00BD77CA"/>
    <w:rsid w:val="00BD78DC"/>
    <w:rsid w:val="00BD7AD2"/>
    <w:rsid w:val="00BD7FC9"/>
    <w:rsid w:val="00BE04AC"/>
    <w:rsid w:val="00BE087A"/>
    <w:rsid w:val="00BE0A07"/>
    <w:rsid w:val="00BE0A0D"/>
    <w:rsid w:val="00BE0E99"/>
    <w:rsid w:val="00BE10FD"/>
    <w:rsid w:val="00BE131D"/>
    <w:rsid w:val="00BE1433"/>
    <w:rsid w:val="00BE15C3"/>
    <w:rsid w:val="00BE1731"/>
    <w:rsid w:val="00BE1882"/>
    <w:rsid w:val="00BE1B2C"/>
    <w:rsid w:val="00BE1BE1"/>
    <w:rsid w:val="00BE1D22"/>
    <w:rsid w:val="00BE20F3"/>
    <w:rsid w:val="00BE2A77"/>
    <w:rsid w:val="00BE2C8B"/>
    <w:rsid w:val="00BE2C90"/>
    <w:rsid w:val="00BE3484"/>
    <w:rsid w:val="00BE352A"/>
    <w:rsid w:val="00BE3707"/>
    <w:rsid w:val="00BE37A4"/>
    <w:rsid w:val="00BE3840"/>
    <w:rsid w:val="00BE3BE7"/>
    <w:rsid w:val="00BE3C15"/>
    <w:rsid w:val="00BE3CAA"/>
    <w:rsid w:val="00BE3E7B"/>
    <w:rsid w:val="00BE44FF"/>
    <w:rsid w:val="00BE4575"/>
    <w:rsid w:val="00BE4B18"/>
    <w:rsid w:val="00BE4B19"/>
    <w:rsid w:val="00BE4C6C"/>
    <w:rsid w:val="00BE5144"/>
    <w:rsid w:val="00BE575D"/>
    <w:rsid w:val="00BE57AD"/>
    <w:rsid w:val="00BE586B"/>
    <w:rsid w:val="00BE5F91"/>
    <w:rsid w:val="00BE60A0"/>
    <w:rsid w:val="00BE624F"/>
    <w:rsid w:val="00BE6616"/>
    <w:rsid w:val="00BE67A0"/>
    <w:rsid w:val="00BE714B"/>
    <w:rsid w:val="00BE7333"/>
    <w:rsid w:val="00BE765B"/>
    <w:rsid w:val="00BE7F94"/>
    <w:rsid w:val="00BE7FF3"/>
    <w:rsid w:val="00BF02C8"/>
    <w:rsid w:val="00BF03F6"/>
    <w:rsid w:val="00BF071F"/>
    <w:rsid w:val="00BF0BD8"/>
    <w:rsid w:val="00BF0ECB"/>
    <w:rsid w:val="00BF127D"/>
    <w:rsid w:val="00BF192F"/>
    <w:rsid w:val="00BF19E1"/>
    <w:rsid w:val="00BF1A51"/>
    <w:rsid w:val="00BF202C"/>
    <w:rsid w:val="00BF267D"/>
    <w:rsid w:val="00BF2D2D"/>
    <w:rsid w:val="00BF3542"/>
    <w:rsid w:val="00BF38EF"/>
    <w:rsid w:val="00BF3B68"/>
    <w:rsid w:val="00BF3CA6"/>
    <w:rsid w:val="00BF427F"/>
    <w:rsid w:val="00BF5EC4"/>
    <w:rsid w:val="00BF6506"/>
    <w:rsid w:val="00BF65AE"/>
    <w:rsid w:val="00BF68EA"/>
    <w:rsid w:val="00BF6D0C"/>
    <w:rsid w:val="00BF6DB9"/>
    <w:rsid w:val="00BF738D"/>
    <w:rsid w:val="00BF747E"/>
    <w:rsid w:val="00BF7D59"/>
    <w:rsid w:val="00C00673"/>
    <w:rsid w:val="00C008B5"/>
    <w:rsid w:val="00C00A6D"/>
    <w:rsid w:val="00C00BB3"/>
    <w:rsid w:val="00C00C7D"/>
    <w:rsid w:val="00C00F66"/>
    <w:rsid w:val="00C01064"/>
    <w:rsid w:val="00C01113"/>
    <w:rsid w:val="00C015EF"/>
    <w:rsid w:val="00C01706"/>
    <w:rsid w:val="00C01861"/>
    <w:rsid w:val="00C01D19"/>
    <w:rsid w:val="00C02CFE"/>
    <w:rsid w:val="00C03042"/>
    <w:rsid w:val="00C032AD"/>
    <w:rsid w:val="00C04419"/>
    <w:rsid w:val="00C049B0"/>
    <w:rsid w:val="00C04CC2"/>
    <w:rsid w:val="00C04E89"/>
    <w:rsid w:val="00C04F4F"/>
    <w:rsid w:val="00C05269"/>
    <w:rsid w:val="00C05B39"/>
    <w:rsid w:val="00C05F82"/>
    <w:rsid w:val="00C06451"/>
    <w:rsid w:val="00C06642"/>
    <w:rsid w:val="00C0676B"/>
    <w:rsid w:val="00C0690D"/>
    <w:rsid w:val="00C06C23"/>
    <w:rsid w:val="00C06C2E"/>
    <w:rsid w:val="00C075EB"/>
    <w:rsid w:val="00C076F7"/>
    <w:rsid w:val="00C077D2"/>
    <w:rsid w:val="00C0789F"/>
    <w:rsid w:val="00C07C24"/>
    <w:rsid w:val="00C07EDA"/>
    <w:rsid w:val="00C10006"/>
    <w:rsid w:val="00C101F7"/>
    <w:rsid w:val="00C10352"/>
    <w:rsid w:val="00C10A14"/>
    <w:rsid w:val="00C10B4E"/>
    <w:rsid w:val="00C10F96"/>
    <w:rsid w:val="00C12123"/>
    <w:rsid w:val="00C123BC"/>
    <w:rsid w:val="00C1254B"/>
    <w:rsid w:val="00C125C4"/>
    <w:rsid w:val="00C12726"/>
    <w:rsid w:val="00C12749"/>
    <w:rsid w:val="00C128CD"/>
    <w:rsid w:val="00C12F14"/>
    <w:rsid w:val="00C12FB1"/>
    <w:rsid w:val="00C12FF8"/>
    <w:rsid w:val="00C13AE3"/>
    <w:rsid w:val="00C13B7A"/>
    <w:rsid w:val="00C13CCD"/>
    <w:rsid w:val="00C13DAC"/>
    <w:rsid w:val="00C13DCE"/>
    <w:rsid w:val="00C13F0B"/>
    <w:rsid w:val="00C1457E"/>
    <w:rsid w:val="00C148BA"/>
    <w:rsid w:val="00C14DC5"/>
    <w:rsid w:val="00C14F6F"/>
    <w:rsid w:val="00C153C5"/>
    <w:rsid w:val="00C15C63"/>
    <w:rsid w:val="00C1671C"/>
    <w:rsid w:val="00C16878"/>
    <w:rsid w:val="00C16978"/>
    <w:rsid w:val="00C171D8"/>
    <w:rsid w:val="00C175B1"/>
    <w:rsid w:val="00C17F68"/>
    <w:rsid w:val="00C17F69"/>
    <w:rsid w:val="00C200FB"/>
    <w:rsid w:val="00C2029B"/>
    <w:rsid w:val="00C20360"/>
    <w:rsid w:val="00C20D86"/>
    <w:rsid w:val="00C20E86"/>
    <w:rsid w:val="00C21192"/>
    <w:rsid w:val="00C2143B"/>
    <w:rsid w:val="00C21949"/>
    <w:rsid w:val="00C21CAF"/>
    <w:rsid w:val="00C21EA5"/>
    <w:rsid w:val="00C22206"/>
    <w:rsid w:val="00C22A5A"/>
    <w:rsid w:val="00C23552"/>
    <w:rsid w:val="00C235DA"/>
    <w:rsid w:val="00C23BD0"/>
    <w:rsid w:val="00C23FEA"/>
    <w:rsid w:val="00C24455"/>
    <w:rsid w:val="00C24A29"/>
    <w:rsid w:val="00C24E4B"/>
    <w:rsid w:val="00C24EC6"/>
    <w:rsid w:val="00C24EE3"/>
    <w:rsid w:val="00C25381"/>
    <w:rsid w:val="00C25695"/>
    <w:rsid w:val="00C25894"/>
    <w:rsid w:val="00C2613E"/>
    <w:rsid w:val="00C2636D"/>
    <w:rsid w:val="00C26395"/>
    <w:rsid w:val="00C26575"/>
    <w:rsid w:val="00C26884"/>
    <w:rsid w:val="00C2693C"/>
    <w:rsid w:val="00C26A4F"/>
    <w:rsid w:val="00C26E76"/>
    <w:rsid w:val="00C27283"/>
    <w:rsid w:val="00C273E0"/>
    <w:rsid w:val="00C276B2"/>
    <w:rsid w:val="00C277F1"/>
    <w:rsid w:val="00C27A6B"/>
    <w:rsid w:val="00C27DB9"/>
    <w:rsid w:val="00C301F4"/>
    <w:rsid w:val="00C30739"/>
    <w:rsid w:val="00C308B1"/>
    <w:rsid w:val="00C30EA8"/>
    <w:rsid w:val="00C30F50"/>
    <w:rsid w:val="00C31B9C"/>
    <w:rsid w:val="00C31EE0"/>
    <w:rsid w:val="00C3244B"/>
    <w:rsid w:val="00C32628"/>
    <w:rsid w:val="00C32876"/>
    <w:rsid w:val="00C32E1D"/>
    <w:rsid w:val="00C3301F"/>
    <w:rsid w:val="00C33194"/>
    <w:rsid w:val="00C333D5"/>
    <w:rsid w:val="00C334F1"/>
    <w:rsid w:val="00C3353F"/>
    <w:rsid w:val="00C337D9"/>
    <w:rsid w:val="00C3394E"/>
    <w:rsid w:val="00C347C8"/>
    <w:rsid w:val="00C349E6"/>
    <w:rsid w:val="00C34C0B"/>
    <w:rsid w:val="00C34DC4"/>
    <w:rsid w:val="00C34E10"/>
    <w:rsid w:val="00C34E7C"/>
    <w:rsid w:val="00C354B1"/>
    <w:rsid w:val="00C354D1"/>
    <w:rsid w:val="00C35E44"/>
    <w:rsid w:val="00C36102"/>
    <w:rsid w:val="00C361D4"/>
    <w:rsid w:val="00C36245"/>
    <w:rsid w:val="00C3649B"/>
    <w:rsid w:val="00C365C6"/>
    <w:rsid w:val="00C365DE"/>
    <w:rsid w:val="00C36652"/>
    <w:rsid w:val="00C36C1D"/>
    <w:rsid w:val="00C36DE6"/>
    <w:rsid w:val="00C36E9C"/>
    <w:rsid w:val="00C373FB"/>
    <w:rsid w:val="00C37618"/>
    <w:rsid w:val="00C37855"/>
    <w:rsid w:val="00C37AF3"/>
    <w:rsid w:val="00C37E9C"/>
    <w:rsid w:val="00C40134"/>
    <w:rsid w:val="00C4086A"/>
    <w:rsid w:val="00C40C02"/>
    <w:rsid w:val="00C40D60"/>
    <w:rsid w:val="00C410E5"/>
    <w:rsid w:val="00C41154"/>
    <w:rsid w:val="00C41712"/>
    <w:rsid w:val="00C41936"/>
    <w:rsid w:val="00C41AE4"/>
    <w:rsid w:val="00C421D7"/>
    <w:rsid w:val="00C42239"/>
    <w:rsid w:val="00C423CF"/>
    <w:rsid w:val="00C423D8"/>
    <w:rsid w:val="00C424AE"/>
    <w:rsid w:val="00C4253C"/>
    <w:rsid w:val="00C427CC"/>
    <w:rsid w:val="00C42A4A"/>
    <w:rsid w:val="00C43129"/>
    <w:rsid w:val="00C43387"/>
    <w:rsid w:val="00C4363A"/>
    <w:rsid w:val="00C44000"/>
    <w:rsid w:val="00C4429B"/>
    <w:rsid w:val="00C44670"/>
    <w:rsid w:val="00C448B4"/>
    <w:rsid w:val="00C45421"/>
    <w:rsid w:val="00C45562"/>
    <w:rsid w:val="00C456E4"/>
    <w:rsid w:val="00C45CC9"/>
    <w:rsid w:val="00C45DC0"/>
    <w:rsid w:val="00C46135"/>
    <w:rsid w:val="00C462DA"/>
    <w:rsid w:val="00C46458"/>
    <w:rsid w:val="00C46600"/>
    <w:rsid w:val="00C46716"/>
    <w:rsid w:val="00C469A6"/>
    <w:rsid w:val="00C46FBC"/>
    <w:rsid w:val="00C471B0"/>
    <w:rsid w:val="00C472A8"/>
    <w:rsid w:val="00C472CC"/>
    <w:rsid w:val="00C47324"/>
    <w:rsid w:val="00C47424"/>
    <w:rsid w:val="00C47643"/>
    <w:rsid w:val="00C478FE"/>
    <w:rsid w:val="00C47B3A"/>
    <w:rsid w:val="00C502C2"/>
    <w:rsid w:val="00C50899"/>
    <w:rsid w:val="00C508F3"/>
    <w:rsid w:val="00C50C14"/>
    <w:rsid w:val="00C50E8C"/>
    <w:rsid w:val="00C510BA"/>
    <w:rsid w:val="00C51325"/>
    <w:rsid w:val="00C51C0B"/>
    <w:rsid w:val="00C51D91"/>
    <w:rsid w:val="00C52030"/>
    <w:rsid w:val="00C52314"/>
    <w:rsid w:val="00C528CD"/>
    <w:rsid w:val="00C52B34"/>
    <w:rsid w:val="00C52F16"/>
    <w:rsid w:val="00C52F65"/>
    <w:rsid w:val="00C5308A"/>
    <w:rsid w:val="00C53393"/>
    <w:rsid w:val="00C535A4"/>
    <w:rsid w:val="00C537F5"/>
    <w:rsid w:val="00C53E49"/>
    <w:rsid w:val="00C53F21"/>
    <w:rsid w:val="00C53FE8"/>
    <w:rsid w:val="00C540BF"/>
    <w:rsid w:val="00C54111"/>
    <w:rsid w:val="00C54229"/>
    <w:rsid w:val="00C5447D"/>
    <w:rsid w:val="00C5454F"/>
    <w:rsid w:val="00C546E5"/>
    <w:rsid w:val="00C5471B"/>
    <w:rsid w:val="00C54CB0"/>
    <w:rsid w:val="00C54CE3"/>
    <w:rsid w:val="00C5525E"/>
    <w:rsid w:val="00C553A4"/>
    <w:rsid w:val="00C556EF"/>
    <w:rsid w:val="00C55786"/>
    <w:rsid w:val="00C55A21"/>
    <w:rsid w:val="00C55BB1"/>
    <w:rsid w:val="00C55FD5"/>
    <w:rsid w:val="00C56128"/>
    <w:rsid w:val="00C56162"/>
    <w:rsid w:val="00C56229"/>
    <w:rsid w:val="00C56511"/>
    <w:rsid w:val="00C56547"/>
    <w:rsid w:val="00C569C4"/>
    <w:rsid w:val="00C56B0A"/>
    <w:rsid w:val="00C56FD7"/>
    <w:rsid w:val="00C5708C"/>
    <w:rsid w:val="00C57166"/>
    <w:rsid w:val="00C57606"/>
    <w:rsid w:val="00C5785F"/>
    <w:rsid w:val="00C5791D"/>
    <w:rsid w:val="00C57BAC"/>
    <w:rsid w:val="00C57DBC"/>
    <w:rsid w:val="00C60312"/>
    <w:rsid w:val="00C604CB"/>
    <w:rsid w:val="00C60D37"/>
    <w:rsid w:val="00C60F1A"/>
    <w:rsid w:val="00C612B2"/>
    <w:rsid w:val="00C61401"/>
    <w:rsid w:val="00C6159D"/>
    <w:rsid w:val="00C61AA8"/>
    <w:rsid w:val="00C61D34"/>
    <w:rsid w:val="00C62435"/>
    <w:rsid w:val="00C62B75"/>
    <w:rsid w:val="00C62FB9"/>
    <w:rsid w:val="00C635C6"/>
    <w:rsid w:val="00C6386D"/>
    <w:rsid w:val="00C63909"/>
    <w:rsid w:val="00C63CE3"/>
    <w:rsid w:val="00C63FF1"/>
    <w:rsid w:val="00C646C3"/>
    <w:rsid w:val="00C648A2"/>
    <w:rsid w:val="00C64945"/>
    <w:rsid w:val="00C64B99"/>
    <w:rsid w:val="00C64EB0"/>
    <w:rsid w:val="00C651C8"/>
    <w:rsid w:val="00C65219"/>
    <w:rsid w:val="00C653AE"/>
    <w:rsid w:val="00C655D7"/>
    <w:rsid w:val="00C657A2"/>
    <w:rsid w:val="00C664F6"/>
    <w:rsid w:val="00C66558"/>
    <w:rsid w:val="00C66A23"/>
    <w:rsid w:val="00C66DC4"/>
    <w:rsid w:val="00C67057"/>
    <w:rsid w:val="00C67561"/>
    <w:rsid w:val="00C67724"/>
    <w:rsid w:val="00C67D41"/>
    <w:rsid w:val="00C67DD2"/>
    <w:rsid w:val="00C70A9D"/>
    <w:rsid w:val="00C717A4"/>
    <w:rsid w:val="00C71993"/>
    <w:rsid w:val="00C719B3"/>
    <w:rsid w:val="00C71B89"/>
    <w:rsid w:val="00C71DB4"/>
    <w:rsid w:val="00C72295"/>
    <w:rsid w:val="00C724F7"/>
    <w:rsid w:val="00C731D8"/>
    <w:rsid w:val="00C73608"/>
    <w:rsid w:val="00C73C54"/>
    <w:rsid w:val="00C73CE8"/>
    <w:rsid w:val="00C74052"/>
    <w:rsid w:val="00C7469E"/>
    <w:rsid w:val="00C74948"/>
    <w:rsid w:val="00C74CEB"/>
    <w:rsid w:val="00C7544E"/>
    <w:rsid w:val="00C75E6C"/>
    <w:rsid w:val="00C761C3"/>
    <w:rsid w:val="00C7691D"/>
    <w:rsid w:val="00C76E02"/>
    <w:rsid w:val="00C76ED1"/>
    <w:rsid w:val="00C76FFD"/>
    <w:rsid w:val="00C77298"/>
    <w:rsid w:val="00C77997"/>
    <w:rsid w:val="00C77D60"/>
    <w:rsid w:val="00C80267"/>
    <w:rsid w:val="00C8066F"/>
    <w:rsid w:val="00C807DA"/>
    <w:rsid w:val="00C808DC"/>
    <w:rsid w:val="00C80C62"/>
    <w:rsid w:val="00C80EAD"/>
    <w:rsid w:val="00C80EAF"/>
    <w:rsid w:val="00C810DB"/>
    <w:rsid w:val="00C810E9"/>
    <w:rsid w:val="00C81589"/>
    <w:rsid w:val="00C8199B"/>
    <w:rsid w:val="00C81A26"/>
    <w:rsid w:val="00C81DD0"/>
    <w:rsid w:val="00C81E34"/>
    <w:rsid w:val="00C81E9B"/>
    <w:rsid w:val="00C823A9"/>
    <w:rsid w:val="00C82485"/>
    <w:rsid w:val="00C82886"/>
    <w:rsid w:val="00C829BB"/>
    <w:rsid w:val="00C82B4E"/>
    <w:rsid w:val="00C82C15"/>
    <w:rsid w:val="00C82C89"/>
    <w:rsid w:val="00C82CE5"/>
    <w:rsid w:val="00C833B1"/>
    <w:rsid w:val="00C837F4"/>
    <w:rsid w:val="00C83A37"/>
    <w:rsid w:val="00C83A68"/>
    <w:rsid w:val="00C83D98"/>
    <w:rsid w:val="00C845C5"/>
    <w:rsid w:val="00C846E7"/>
    <w:rsid w:val="00C848E8"/>
    <w:rsid w:val="00C848EA"/>
    <w:rsid w:val="00C84A6F"/>
    <w:rsid w:val="00C84B99"/>
    <w:rsid w:val="00C84D27"/>
    <w:rsid w:val="00C84EE8"/>
    <w:rsid w:val="00C85E53"/>
    <w:rsid w:val="00C85EBA"/>
    <w:rsid w:val="00C86685"/>
    <w:rsid w:val="00C86B3F"/>
    <w:rsid w:val="00C874DB"/>
    <w:rsid w:val="00C8768A"/>
    <w:rsid w:val="00C877C9"/>
    <w:rsid w:val="00C87B70"/>
    <w:rsid w:val="00C87E2A"/>
    <w:rsid w:val="00C90078"/>
    <w:rsid w:val="00C90413"/>
    <w:rsid w:val="00C904EA"/>
    <w:rsid w:val="00C90984"/>
    <w:rsid w:val="00C90E1E"/>
    <w:rsid w:val="00C90ED4"/>
    <w:rsid w:val="00C910E1"/>
    <w:rsid w:val="00C91268"/>
    <w:rsid w:val="00C91287"/>
    <w:rsid w:val="00C9141F"/>
    <w:rsid w:val="00C9164C"/>
    <w:rsid w:val="00C9181D"/>
    <w:rsid w:val="00C91980"/>
    <w:rsid w:val="00C91AC3"/>
    <w:rsid w:val="00C91B4C"/>
    <w:rsid w:val="00C91D43"/>
    <w:rsid w:val="00C91D7B"/>
    <w:rsid w:val="00C921A0"/>
    <w:rsid w:val="00C92667"/>
    <w:rsid w:val="00C92829"/>
    <w:rsid w:val="00C935A9"/>
    <w:rsid w:val="00C935DE"/>
    <w:rsid w:val="00C935FA"/>
    <w:rsid w:val="00C937B4"/>
    <w:rsid w:val="00C94052"/>
    <w:rsid w:val="00C940BC"/>
    <w:rsid w:val="00C9414A"/>
    <w:rsid w:val="00C942DC"/>
    <w:rsid w:val="00C94AD3"/>
    <w:rsid w:val="00C95076"/>
    <w:rsid w:val="00C950D7"/>
    <w:rsid w:val="00C950FB"/>
    <w:rsid w:val="00C951ED"/>
    <w:rsid w:val="00C95933"/>
    <w:rsid w:val="00C95CCC"/>
    <w:rsid w:val="00C960DA"/>
    <w:rsid w:val="00C9639E"/>
    <w:rsid w:val="00C9648E"/>
    <w:rsid w:val="00C96FE2"/>
    <w:rsid w:val="00C971CF"/>
    <w:rsid w:val="00C97471"/>
    <w:rsid w:val="00C974DE"/>
    <w:rsid w:val="00C977D3"/>
    <w:rsid w:val="00C978E0"/>
    <w:rsid w:val="00C979A2"/>
    <w:rsid w:val="00C97A8F"/>
    <w:rsid w:val="00C97EA1"/>
    <w:rsid w:val="00C97FD4"/>
    <w:rsid w:val="00CA01EF"/>
    <w:rsid w:val="00CA0266"/>
    <w:rsid w:val="00CA0543"/>
    <w:rsid w:val="00CA06B2"/>
    <w:rsid w:val="00CA06D5"/>
    <w:rsid w:val="00CA09F6"/>
    <w:rsid w:val="00CA0B11"/>
    <w:rsid w:val="00CA1248"/>
    <w:rsid w:val="00CA1359"/>
    <w:rsid w:val="00CA1402"/>
    <w:rsid w:val="00CA1483"/>
    <w:rsid w:val="00CA1739"/>
    <w:rsid w:val="00CA1891"/>
    <w:rsid w:val="00CA1895"/>
    <w:rsid w:val="00CA18C8"/>
    <w:rsid w:val="00CA1B6E"/>
    <w:rsid w:val="00CA20F3"/>
    <w:rsid w:val="00CA2B16"/>
    <w:rsid w:val="00CA2C95"/>
    <w:rsid w:val="00CA2F51"/>
    <w:rsid w:val="00CA33AC"/>
    <w:rsid w:val="00CA343C"/>
    <w:rsid w:val="00CA37A0"/>
    <w:rsid w:val="00CA3D18"/>
    <w:rsid w:val="00CA4106"/>
    <w:rsid w:val="00CA4112"/>
    <w:rsid w:val="00CA4479"/>
    <w:rsid w:val="00CA4D68"/>
    <w:rsid w:val="00CA52B8"/>
    <w:rsid w:val="00CA53C4"/>
    <w:rsid w:val="00CA5615"/>
    <w:rsid w:val="00CA5881"/>
    <w:rsid w:val="00CA5D1A"/>
    <w:rsid w:val="00CA5EFD"/>
    <w:rsid w:val="00CA657E"/>
    <w:rsid w:val="00CA65D0"/>
    <w:rsid w:val="00CA666C"/>
    <w:rsid w:val="00CA67B7"/>
    <w:rsid w:val="00CA67BB"/>
    <w:rsid w:val="00CA685B"/>
    <w:rsid w:val="00CA744E"/>
    <w:rsid w:val="00CA77E9"/>
    <w:rsid w:val="00CA7D97"/>
    <w:rsid w:val="00CA7FB7"/>
    <w:rsid w:val="00CB0134"/>
    <w:rsid w:val="00CB0209"/>
    <w:rsid w:val="00CB037D"/>
    <w:rsid w:val="00CB03CC"/>
    <w:rsid w:val="00CB0500"/>
    <w:rsid w:val="00CB0863"/>
    <w:rsid w:val="00CB0F38"/>
    <w:rsid w:val="00CB1923"/>
    <w:rsid w:val="00CB1E7C"/>
    <w:rsid w:val="00CB21E6"/>
    <w:rsid w:val="00CB25F4"/>
    <w:rsid w:val="00CB28B0"/>
    <w:rsid w:val="00CB2928"/>
    <w:rsid w:val="00CB2965"/>
    <w:rsid w:val="00CB336D"/>
    <w:rsid w:val="00CB34C7"/>
    <w:rsid w:val="00CB42B4"/>
    <w:rsid w:val="00CB4437"/>
    <w:rsid w:val="00CB444B"/>
    <w:rsid w:val="00CB4642"/>
    <w:rsid w:val="00CB52E9"/>
    <w:rsid w:val="00CB58E6"/>
    <w:rsid w:val="00CB5F00"/>
    <w:rsid w:val="00CB5FC3"/>
    <w:rsid w:val="00CB60A5"/>
    <w:rsid w:val="00CB64B7"/>
    <w:rsid w:val="00CB6E18"/>
    <w:rsid w:val="00CB706F"/>
    <w:rsid w:val="00CB7237"/>
    <w:rsid w:val="00CB77FC"/>
    <w:rsid w:val="00CB78AB"/>
    <w:rsid w:val="00CB7DF4"/>
    <w:rsid w:val="00CB7E44"/>
    <w:rsid w:val="00CC020B"/>
    <w:rsid w:val="00CC025C"/>
    <w:rsid w:val="00CC05D1"/>
    <w:rsid w:val="00CC078B"/>
    <w:rsid w:val="00CC09A3"/>
    <w:rsid w:val="00CC0D9A"/>
    <w:rsid w:val="00CC0DCF"/>
    <w:rsid w:val="00CC13FD"/>
    <w:rsid w:val="00CC15FC"/>
    <w:rsid w:val="00CC16F5"/>
    <w:rsid w:val="00CC1C1F"/>
    <w:rsid w:val="00CC1D48"/>
    <w:rsid w:val="00CC25DA"/>
    <w:rsid w:val="00CC29A6"/>
    <w:rsid w:val="00CC2A44"/>
    <w:rsid w:val="00CC306E"/>
    <w:rsid w:val="00CC31A0"/>
    <w:rsid w:val="00CC3567"/>
    <w:rsid w:val="00CC381C"/>
    <w:rsid w:val="00CC3AD1"/>
    <w:rsid w:val="00CC42B5"/>
    <w:rsid w:val="00CC46D6"/>
    <w:rsid w:val="00CC490A"/>
    <w:rsid w:val="00CC4944"/>
    <w:rsid w:val="00CC513D"/>
    <w:rsid w:val="00CC594F"/>
    <w:rsid w:val="00CC5DF0"/>
    <w:rsid w:val="00CC5F13"/>
    <w:rsid w:val="00CC6180"/>
    <w:rsid w:val="00CC6520"/>
    <w:rsid w:val="00CC6884"/>
    <w:rsid w:val="00CC6ED2"/>
    <w:rsid w:val="00CC709D"/>
    <w:rsid w:val="00CC751F"/>
    <w:rsid w:val="00CC7737"/>
    <w:rsid w:val="00CC78AD"/>
    <w:rsid w:val="00CC79EB"/>
    <w:rsid w:val="00CC7B49"/>
    <w:rsid w:val="00CC7EA5"/>
    <w:rsid w:val="00CC7EFE"/>
    <w:rsid w:val="00CC7FCB"/>
    <w:rsid w:val="00CD0801"/>
    <w:rsid w:val="00CD0B09"/>
    <w:rsid w:val="00CD11AC"/>
    <w:rsid w:val="00CD140D"/>
    <w:rsid w:val="00CD1453"/>
    <w:rsid w:val="00CD1BD1"/>
    <w:rsid w:val="00CD1F1C"/>
    <w:rsid w:val="00CD1F52"/>
    <w:rsid w:val="00CD24B6"/>
    <w:rsid w:val="00CD26F2"/>
    <w:rsid w:val="00CD2B56"/>
    <w:rsid w:val="00CD2B67"/>
    <w:rsid w:val="00CD2C06"/>
    <w:rsid w:val="00CD2EDE"/>
    <w:rsid w:val="00CD3023"/>
    <w:rsid w:val="00CD30C0"/>
    <w:rsid w:val="00CD3291"/>
    <w:rsid w:val="00CD37D1"/>
    <w:rsid w:val="00CD38F4"/>
    <w:rsid w:val="00CD423D"/>
    <w:rsid w:val="00CD4414"/>
    <w:rsid w:val="00CD4477"/>
    <w:rsid w:val="00CD46C7"/>
    <w:rsid w:val="00CD4B03"/>
    <w:rsid w:val="00CD4CED"/>
    <w:rsid w:val="00CD4FB7"/>
    <w:rsid w:val="00CD5A6F"/>
    <w:rsid w:val="00CD5A81"/>
    <w:rsid w:val="00CD5F25"/>
    <w:rsid w:val="00CD5F8E"/>
    <w:rsid w:val="00CD6048"/>
    <w:rsid w:val="00CD62B8"/>
    <w:rsid w:val="00CD63BD"/>
    <w:rsid w:val="00CD6488"/>
    <w:rsid w:val="00CD6C58"/>
    <w:rsid w:val="00CD6FE1"/>
    <w:rsid w:val="00CD7001"/>
    <w:rsid w:val="00CD74AF"/>
    <w:rsid w:val="00CD7960"/>
    <w:rsid w:val="00CD79C8"/>
    <w:rsid w:val="00CD79EC"/>
    <w:rsid w:val="00CD7FD3"/>
    <w:rsid w:val="00CE0089"/>
    <w:rsid w:val="00CE00AF"/>
    <w:rsid w:val="00CE0181"/>
    <w:rsid w:val="00CE01C7"/>
    <w:rsid w:val="00CE09A0"/>
    <w:rsid w:val="00CE0BEB"/>
    <w:rsid w:val="00CE0C18"/>
    <w:rsid w:val="00CE0D65"/>
    <w:rsid w:val="00CE1142"/>
    <w:rsid w:val="00CE154A"/>
    <w:rsid w:val="00CE19EC"/>
    <w:rsid w:val="00CE1AE2"/>
    <w:rsid w:val="00CE1B04"/>
    <w:rsid w:val="00CE1D52"/>
    <w:rsid w:val="00CE1EDC"/>
    <w:rsid w:val="00CE207E"/>
    <w:rsid w:val="00CE2084"/>
    <w:rsid w:val="00CE2382"/>
    <w:rsid w:val="00CE2666"/>
    <w:rsid w:val="00CE26BE"/>
    <w:rsid w:val="00CE29B5"/>
    <w:rsid w:val="00CE2B56"/>
    <w:rsid w:val="00CE33A6"/>
    <w:rsid w:val="00CE3610"/>
    <w:rsid w:val="00CE36D9"/>
    <w:rsid w:val="00CE3883"/>
    <w:rsid w:val="00CE3C92"/>
    <w:rsid w:val="00CE3D61"/>
    <w:rsid w:val="00CE4241"/>
    <w:rsid w:val="00CE42AC"/>
    <w:rsid w:val="00CE438E"/>
    <w:rsid w:val="00CE441B"/>
    <w:rsid w:val="00CE4537"/>
    <w:rsid w:val="00CE461E"/>
    <w:rsid w:val="00CE513C"/>
    <w:rsid w:val="00CE5426"/>
    <w:rsid w:val="00CE572E"/>
    <w:rsid w:val="00CE57FE"/>
    <w:rsid w:val="00CE5A14"/>
    <w:rsid w:val="00CE5ABD"/>
    <w:rsid w:val="00CE61E6"/>
    <w:rsid w:val="00CE66F3"/>
    <w:rsid w:val="00CE671E"/>
    <w:rsid w:val="00CE6781"/>
    <w:rsid w:val="00CE67BE"/>
    <w:rsid w:val="00CE6D5B"/>
    <w:rsid w:val="00CE7581"/>
    <w:rsid w:val="00CE768F"/>
    <w:rsid w:val="00CE7E82"/>
    <w:rsid w:val="00CE7E86"/>
    <w:rsid w:val="00CF02EA"/>
    <w:rsid w:val="00CF0309"/>
    <w:rsid w:val="00CF090A"/>
    <w:rsid w:val="00CF0C75"/>
    <w:rsid w:val="00CF0DD3"/>
    <w:rsid w:val="00CF13D5"/>
    <w:rsid w:val="00CF1474"/>
    <w:rsid w:val="00CF1600"/>
    <w:rsid w:val="00CF17AE"/>
    <w:rsid w:val="00CF18F8"/>
    <w:rsid w:val="00CF1DE1"/>
    <w:rsid w:val="00CF1E63"/>
    <w:rsid w:val="00CF2454"/>
    <w:rsid w:val="00CF2592"/>
    <w:rsid w:val="00CF26A8"/>
    <w:rsid w:val="00CF299D"/>
    <w:rsid w:val="00CF2EA0"/>
    <w:rsid w:val="00CF2F00"/>
    <w:rsid w:val="00CF32C8"/>
    <w:rsid w:val="00CF34E6"/>
    <w:rsid w:val="00CF3BFB"/>
    <w:rsid w:val="00CF3E4C"/>
    <w:rsid w:val="00CF4149"/>
    <w:rsid w:val="00CF4A32"/>
    <w:rsid w:val="00CF4E01"/>
    <w:rsid w:val="00CF4EB8"/>
    <w:rsid w:val="00CF50B6"/>
    <w:rsid w:val="00CF53AC"/>
    <w:rsid w:val="00CF555D"/>
    <w:rsid w:val="00CF5851"/>
    <w:rsid w:val="00CF5AEA"/>
    <w:rsid w:val="00CF5B57"/>
    <w:rsid w:val="00CF5E50"/>
    <w:rsid w:val="00CF5E7B"/>
    <w:rsid w:val="00CF600F"/>
    <w:rsid w:val="00CF64B3"/>
    <w:rsid w:val="00CF69F2"/>
    <w:rsid w:val="00CF768C"/>
    <w:rsid w:val="00CF77A8"/>
    <w:rsid w:val="00CF792A"/>
    <w:rsid w:val="00CF7BB0"/>
    <w:rsid w:val="00D00001"/>
    <w:rsid w:val="00D000AE"/>
    <w:rsid w:val="00D001F7"/>
    <w:rsid w:val="00D00585"/>
    <w:rsid w:val="00D00753"/>
    <w:rsid w:val="00D00E83"/>
    <w:rsid w:val="00D00FD3"/>
    <w:rsid w:val="00D01082"/>
    <w:rsid w:val="00D014BE"/>
    <w:rsid w:val="00D0175D"/>
    <w:rsid w:val="00D01D9F"/>
    <w:rsid w:val="00D03058"/>
    <w:rsid w:val="00D030DE"/>
    <w:rsid w:val="00D03474"/>
    <w:rsid w:val="00D03512"/>
    <w:rsid w:val="00D036F9"/>
    <w:rsid w:val="00D0412F"/>
    <w:rsid w:val="00D04879"/>
    <w:rsid w:val="00D048BF"/>
    <w:rsid w:val="00D049F0"/>
    <w:rsid w:val="00D04D8C"/>
    <w:rsid w:val="00D0504D"/>
    <w:rsid w:val="00D052C5"/>
    <w:rsid w:val="00D053A9"/>
    <w:rsid w:val="00D05497"/>
    <w:rsid w:val="00D05647"/>
    <w:rsid w:val="00D05720"/>
    <w:rsid w:val="00D05749"/>
    <w:rsid w:val="00D0578D"/>
    <w:rsid w:val="00D05B0B"/>
    <w:rsid w:val="00D05C2C"/>
    <w:rsid w:val="00D05D51"/>
    <w:rsid w:val="00D0668C"/>
    <w:rsid w:val="00D070CE"/>
    <w:rsid w:val="00D073B3"/>
    <w:rsid w:val="00D07817"/>
    <w:rsid w:val="00D0798A"/>
    <w:rsid w:val="00D07CC8"/>
    <w:rsid w:val="00D07D43"/>
    <w:rsid w:val="00D07E72"/>
    <w:rsid w:val="00D07F2F"/>
    <w:rsid w:val="00D10331"/>
    <w:rsid w:val="00D103C9"/>
    <w:rsid w:val="00D1043F"/>
    <w:rsid w:val="00D10446"/>
    <w:rsid w:val="00D10503"/>
    <w:rsid w:val="00D106CB"/>
    <w:rsid w:val="00D10992"/>
    <w:rsid w:val="00D10AA1"/>
    <w:rsid w:val="00D10EB9"/>
    <w:rsid w:val="00D10FD9"/>
    <w:rsid w:val="00D11378"/>
    <w:rsid w:val="00D113EB"/>
    <w:rsid w:val="00D11FE2"/>
    <w:rsid w:val="00D12385"/>
    <w:rsid w:val="00D126DA"/>
    <w:rsid w:val="00D1291E"/>
    <w:rsid w:val="00D1327D"/>
    <w:rsid w:val="00D13626"/>
    <w:rsid w:val="00D139F9"/>
    <w:rsid w:val="00D13A30"/>
    <w:rsid w:val="00D13A42"/>
    <w:rsid w:val="00D13BDB"/>
    <w:rsid w:val="00D13C64"/>
    <w:rsid w:val="00D13E89"/>
    <w:rsid w:val="00D14C65"/>
    <w:rsid w:val="00D14CA2"/>
    <w:rsid w:val="00D14E41"/>
    <w:rsid w:val="00D151B8"/>
    <w:rsid w:val="00D15425"/>
    <w:rsid w:val="00D154D5"/>
    <w:rsid w:val="00D156DF"/>
    <w:rsid w:val="00D15A98"/>
    <w:rsid w:val="00D15C0C"/>
    <w:rsid w:val="00D15C9C"/>
    <w:rsid w:val="00D15D46"/>
    <w:rsid w:val="00D16287"/>
    <w:rsid w:val="00D16439"/>
    <w:rsid w:val="00D164B7"/>
    <w:rsid w:val="00D1663C"/>
    <w:rsid w:val="00D16640"/>
    <w:rsid w:val="00D170D1"/>
    <w:rsid w:val="00D17378"/>
    <w:rsid w:val="00D1768D"/>
    <w:rsid w:val="00D1773A"/>
    <w:rsid w:val="00D17A59"/>
    <w:rsid w:val="00D2019D"/>
    <w:rsid w:val="00D208C6"/>
    <w:rsid w:val="00D20B5D"/>
    <w:rsid w:val="00D20D8F"/>
    <w:rsid w:val="00D20EA0"/>
    <w:rsid w:val="00D2152B"/>
    <w:rsid w:val="00D2192F"/>
    <w:rsid w:val="00D21DE2"/>
    <w:rsid w:val="00D22811"/>
    <w:rsid w:val="00D22F73"/>
    <w:rsid w:val="00D235B3"/>
    <w:rsid w:val="00D23726"/>
    <w:rsid w:val="00D23AD6"/>
    <w:rsid w:val="00D23B75"/>
    <w:rsid w:val="00D23DC0"/>
    <w:rsid w:val="00D2401C"/>
    <w:rsid w:val="00D240C4"/>
    <w:rsid w:val="00D24136"/>
    <w:rsid w:val="00D24313"/>
    <w:rsid w:val="00D2451C"/>
    <w:rsid w:val="00D24757"/>
    <w:rsid w:val="00D2489E"/>
    <w:rsid w:val="00D248E2"/>
    <w:rsid w:val="00D24C11"/>
    <w:rsid w:val="00D24CF0"/>
    <w:rsid w:val="00D24E3F"/>
    <w:rsid w:val="00D251A8"/>
    <w:rsid w:val="00D251F5"/>
    <w:rsid w:val="00D2521C"/>
    <w:rsid w:val="00D256D3"/>
    <w:rsid w:val="00D25AE3"/>
    <w:rsid w:val="00D25E34"/>
    <w:rsid w:val="00D25E97"/>
    <w:rsid w:val="00D261A4"/>
    <w:rsid w:val="00D263E1"/>
    <w:rsid w:val="00D26878"/>
    <w:rsid w:val="00D269D8"/>
    <w:rsid w:val="00D26B00"/>
    <w:rsid w:val="00D26B6E"/>
    <w:rsid w:val="00D26C8D"/>
    <w:rsid w:val="00D26E96"/>
    <w:rsid w:val="00D27523"/>
    <w:rsid w:val="00D27B88"/>
    <w:rsid w:val="00D27F79"/>
    <w:rsid w:val="00D3065B"/>
    <w:rsid w:val="00D306B4"/>
    <w:rsid w:val="00D30B99"/>
    <w:rsid w:val="00D311C6"/>
    <w:rsid w:val="00D312A4"/>
    <w:rsid w:val="00D3171A"/>
    <w:rsid w:val="00D318D9"/>
    <w:rsid w:val="00D319C7"/>
    <w:rsid w:val="00D31A16"/>
    <w:rsid w:val="00D31AC2"/>
    <w:rsid w:val="00D31AD9"/>
    <w:rsid w:val="00D31B43"/>
    <w:rsid w:val="00D31D28"/>
    <w:rsid w:val="00D31EAF"/>
    <w:rsid w:val="00D31ECA"/>
    <w:rsid w:val="00D31F86"/>
    <w:rsid w:val="00D32453"/>
    <w:rsid w:val="00D32AA8"/>
    <w:rsid w:val="00D32B47"/>
    <w:rsid w:val="00D33101"/>
    <w:rsid w:val="00D33626"/>
    <w:rsid w:val="00D33742"/>
    <w:rsid w:val="00D33FEA"/>
    <w:rsid w:val="00D341F0"/>
    <w:rsid w:val="00D34764"/>
    <w:rsid w:val="00D34E5F"/>
    <w:rsid w:val="00D34FD1"/>
    <w:rsid w:val="00D3539E"/>
    <w:rsid w:val="00D353A1"/>
    <w:rsid w:val="00D354C0"/>
    <w:rsid w:val="00D35774"/>
    <w:rsid w:val="00D35B2B"/>
    <w:rsid w:val="00D36052"/>
    <w:rsid w:val="00D3638A"/>
    <w:rsid w:val="00D364FA"/>
    <w:rsid w:val="00D36606"/>
    <w:rsid w:val="00D3681B"/>
    <w:rsid w:val="00D3696C"/>
    <w:rsid w:val="00D369EE"/>
    <w:rsid w:val="00D36D9D"/>
    <w:rsid w:val="00D36E7A"/>
    <w:rsid w:val="00D36E91"/>
    <w:rsid w:val="00D36FF0"/>
    <w:rsid w:val="00D3762C"/>
    <w:rsid w:val="00D377AF"/>
    <w:rsid w:val="00D37C07"/>
    <w:rsid w:val="00D40052"/>
    <w:rsid w:val="00D40090"/>
    <w:rsid w:val="00D405EA"/>
    <w:rsid w:val="00D4076D"/>
    <w:rsid w:val="00D40809"/>
    <w:rsid w:val="00D40D7F"/>
    <w:rsid w:val="00D40D9B"/>
    <w:rsid w:val="00D412BC"/>
    <w:rsid w:val="00D4195E"/>
    <w:rsid w:val="00D41DA9"/>
    <w:rsid w:val="00D425D2"/>
    <w:rsid w:val="00D4278E"/>
    <w:rsid w:val="00D42AD8"/>
    <w:rsid w:val="00D42FBF"/>
    <w:rsid w:val="00D43224"/>
    <w:rsid w:val="00D43556"/>
    <w:rsid w:val="00D439BD"/>
    <w:rsid w:val="00D43CDA"/>
    <w:rsid w:val="00D43F8B"/>
    <w:rsid w:val="00D446B9"/>
    <w:rsid w:val="00D446F5"/>
    <w:rsid w:val="00D44893"/>
    <w:rsid w:val="00D4491A"/>
    <w:rsid w:val="00D44AC9"/>
    <w:rsid w:val="00D44C0F"/>
    <w:rsid w:val="00D44EDB"/>
    <w:rsid w:val="00D44F58"/>
    <w:rsid w:val="00D45086"/>
    <w:rsid w:val="00D45159"/>
    <w:rsid w:val="00D4527F"/>
    <w:rsid w:val="00D45649"/>
    <w:rsid w:val="00D45739"/>
    <w:rsid w:val="00D45786"/>
    <w:rsid w:val="00D457A3"/>
    <w:rsid w:val="00D4596A"/>
    <w:rsid w:val="00D45D89"/>
    <w:rsid w:val="00D45F1D"/>
    <w:rsid w:val="00D4605E"/>
    <w:rsid w:val="00D46529"/>
    <w:rsid w:val="00D46836"/>
    <w:rsid w:val="00D468BE"/>
    <w:rsid w:val="00D47B00"/>
    <w:rsid w:val="00D47EF1"/>
    <w:rsid w:val="00D5018A"/>
    <w:rsid w:val="00D50261"/>
    <w:rsid w:val="00D50D8C"/>
    <w:rsid w:val="00D5144E"/>
    <w:rsid w:val="00D5147E"/>
    <w:rsid w:val="00D5163B"/>
    <w:rsid w:val="00D5173F"/>
    <w:rsid w:val="00D517DB"/>
    <w:rsid w:val="00D51973"/>
    <w:rsid w:val="00D51DA7"/>
    <w:rsid w:val="00D51F36"/>
    <w:rsid w:val="00D51F9E"/>
    <w:rsid w:val="00D524B5"/>
    <w:rsid w:val="00D528FD"/>
    <w:rsid w:val="00D529F0"/>
    <w:rsid w:val="00D52A41"/>
    <w:rsid w:val="00D52CA2"/>
    <w:rsid w:val="00D5363C"/>
    <w:rsid w:val="00D54112"/>
    <w:rsid w:val="00D544C8"/>
    <w:rsid w:val="00D54E29"/>
    <w:rsid w:val="00D55A12"/>
    <w:rsid w:val="00D55A2C"/>
    <w:rsid w:val="00D55A40"/>
    <w:rsid w:val="00D55D30"/>
    <w:rsid w:val="00D55F9D"/>
    <w:rsid w:val="00D56DFE"/>
    <w:rsid w:val="00D57171"/>
    <w:rsid w:val="00D5726B"/>
    <w:rsid w:val="00D57596"/>
    <w:rsid w:val="00D57B3C"/>
    <w:rsid w:val="00D607D0"/>
    <w:rsid w:val="00D608C6"/>
    <w:rsid w:val="00D609BF"/>
    <w:rsid w:val="00D609EF"/>
    <w:rsid w:val="00D60EE1"/>
    <w:rsid w:val="00D61023"/>
    <w:rsid w:val="00D61608"/>
    <w:rsid w:val="00D6170F"/>
    <w:rsid w:val="00D61A47"/>
    <w:rsid w:val="00D61A89"/>
    <w:rsid w:val="00D61AE9"/>
    <w:rsid w:val="00D61CC2"/>
    <w:rsid w:val="00D62082"/>
    <w:rsid w:val="00D626CD"/>
    <w:rsid w:val="00D62AAD"/>
    <w:rsid w:val="00D62D26"/>
    <w:rsid w:val="00D62EA9"/>
    <w:rsid w:val="00D62FF8"/>
    <w:rsid w:val="00D633D3"/>
    <w:rsid w:val="00D635E0"/>
    <w:rsid w:val="00D63AF4"/>
    <w:rsid w:val="00D63C46"/>
    <w:rsid w:val="00D64007"/>
    <w:rsid w:val="00D64046"/>
    <w:rsid w:val="00D641D3"/>
    <w:rsid w:val="00D643B2"/>
    <w:rsid w:val="00D643B5"/>
    <w:rsid w:val="00D6450B"/>
    <w:rsid w:val="00D64CF9"/>
    <w:rsid w:val="00D64D73"/>
    <w:rsid w:val="00D64DA6"/>
    <w:rsid w:val="00D652E1"/>
    <w:rsid w:val="00D652F1"/>
    <w:rsid w:val="00D65336"/>
    <w:rsid w:val="00D65644"/>
    <w:rsid w:val="00D65C91"/>
    <w:rsid w:val="00D660B9"/>
    <w:rsid w:val="00D6625D"/>
    <w:rsid w:val="00D66432"/>
    <w:rsid w:val="00D664E2"/>
    <w:rsid w:val="00D665A0"/>
    <w:rsid w:val="00D665FE"/>
    <w:rsid w:val="00D666CA"/>
    <w:rsid w:val="00D66BB0"/>
    <w:rsid w:val="00D6715E"/>
    <w:rsid w:val="00D6716F"/>
    <w:rsid w:val="00D672F5"/>
    <w:rsid w:val="00D67DE1"/>
    <w:rsid w:val="00D7022A"/>
    <w:rsid w:val="00D7099F"/>
    <w:rsid w:val="00D70BBA"/>
    <w:rsid w:val="00D7125B"/>
    <w:rsid w:val="00D71469"/>
    <w:rsid w:val="00D714A8"/>
    <w:rsid w:val="00D716CB"/>
    <w:rsid w:val="00D71938"/>
    <w:rsid w:val="00D71B55"/>
    <w:rsid w:val="00D71C82"/>
    <w:rsid w:val="00D71FEA"/>
    <w:rsid w:val="00D722C9"/>
    <w:rsid w:val="00D7241C"/>
    <w:rsid w:val="00D72723"/>
    <w:rsid w:val="00D72A7B"/>
    <w:rsid w:val="00D72D58"/>
    <w:rsid w:val="00D72E06"/>
    <w:rsid w:val="00D732B0"/>
    <w:rsid w:val="00D733D6"/>
    <w:rsid w:val="00D73407"/>
    <w:rsid w:val="00D73A77"/>
    <w:rsid w:val="00D73FB9"/>
    <w:rsid w:val="00D74349"/>
    <w:rsid w:val="00D743AF"/>
    <w:rsid w:val="00D743DC"/>
    <w:rsid w:val="00D74473"/>
    <w:rsid w:val="00D74480"/>
    <w:rsid w:val="00D74AE9"/>
    <w:rsid w:val="00D74F32"/>
    <w:rsid w:val="00D75045"/>
    <w:rsid w:val="00D75553"/>
    <w:rsid w:val="00D75617"/>
    <w:rsid w:val="00D7581D"/>
    <w:rsid w:val="00D75894"/>
    <w:rsid w:val="00D75B70"/>
    <w:rsid w:val="00D75E07"/>
    <w:rsid w:val="00D7623A"/>
    <w:rsid w:val="00D762C9"/>
    <w:rsid w:val="00D76511"/>
    <w:rsid w:val="00D76A4C"/>
    <w:rsid w:val="00D76AA2"/>
    <w:rsid w:val="00D76FF2"/>
    <w:rsid w:val="00D7716C"/>
    <w:rsid w:val="00D77797"/>
    <w:rsid w:val="00D7785C"/>
    <w:rsid w:val="00D77F53"/>
    <w:rsid w:val="00D801B7"/>
    <w:rsid w:val="00D804D8"/>
    <w:rsid w:val="00D8059A"/>
    <w:rsid w:val="00D808BD"/>
    <w:rsid w:val="00D80976"/>
    <w:rsid w:val="00D80C2D"/>
    <w:rsid w:val="00D80E76"/>
    <w:rsid w:val="00D8107E"/>
    <w:rsid w:val="00D812F8"/>
    <w:rsid w:val="00D8141F"/>
    <w:rsid w:val="00D8180B"/>
    <w:rsid w:val="00D81BE6"/>
    <w:rsid w:val="00D81E0D"/>
    <w:rsid w:val="00D82163"/>
    <w:rsid w:val="00D82240"/>
    <w:rsid w:val="00D82521"/>
    <w:rsid w:val="00D82AAE"/>
    <w:rsid w:val="00D82C87"/>
    <w:rsid w:val="00D82DEC"/>
    <w:rsid w:val="00D82E40"/>
    <w:rsid w:val="00D82E5D"/>
    <w:rsid w:val="00D830F0"/>
    <w:rsid w:val="00D83218"/>
    <w:rsid w:val="00D83683"/>
    <w:rsid w:val="00D83874"/>
    <w:rsid w:val="00D83AD9"/>
    <w:rsid w:val="00D83D1E"/>
    <w:rsid w:val="00D83FC4"/>
    <w:rsid w:val="00D84162"/>
    <w:rsid w:val="00D842CE"/>
    <w:rsid w:val="00D845CE"/>
    <w:rsid w:val="00D84B37"/>
    <w:rsid w:val="00D84C23"/>
    <w:rsid w:val="00D84DAE"/>
    <w:rsid w:val="00D85005"/>
    <w:rsid w:val="00D853DB"/>
    <w:rsid w:val="00D85531"/>
    <w:rsid w:val="00D85878"/>
    <w:rsid w:val="00D858B5"/>
    <w:rsid w:val="00D858B7"/>
    <w:rsid w:val="00D85C55"/>
    <w:rsid w:val="00D860C6"/>
    <w:rsid w:val="00D86383"/>
    <w:rsid w:val="00D863B8"/>
    <w:rsid w:val="00D86516"/>
    <w:rsid w:val="00D86803"/>
    <w:rsid w:val="00D86B73"/>
    <w:rsid w:val="00D86E68"/>
    <w:rsid w:val="00D87281"/>
    <w:rsid w:val="00D8736D"/>
    <w:rsid w:val="00D87686"/>
    <w:rsid w:val="00D876FD"/>
    <w:rsid w:val="00D8794B"/>
    <w:rsid w:val="00D87DD5"/>
    <w:rsid w:val="00D902DD"/>
    <w:rsid w:val="00D9083D"/>
    <w:rsid w:val="00D9095E"/>
    <w:rsid w:val="00D90AFA"/>
    <w:rsid w:val="00D913F2"/>
    <w:rsid w:val="00D91698"/>
    <w:rsid w:val="00D91898"/>
    <w:rsid w:val="00D91AD8"/>
    <w:rsid w:val="00D91C12"/>
    <w:rsid w:val="00D9209A"/>
    <w:rsid w:val="00D920CA"/>
    <w:rsid w:val="00D9231A"/>
    <w:rsid w:val="00D92FC4"/>
    <w:rsid w:val="00D939A0"/>
    <w:rsid w:val="00D94541"/>
    <w:rsid w:val="00D94C8E"/>
    <w:rsid w:val="00D94D4E"/>
    <w:rsid w:val="00D94FC4"/>
    <w:rsid w:val="00D950C9"/>
    <w:rsid w:val="00D95697"/>
    <w:rsid w:val="00D957E8"/>
    <w:rsid w:val="00D95875"/>
    <w:rsid w:val="00D959DA"/>
    <w:rsid w:val="00D95B72"/>
    <w:rsid w:val="00D95F32"/>
    <w:rsid w:val="00D95F89"/>
    <w:rsid w:val="00D96CE4"/>
    <w:rsid w:val="00D977B9"/>
    <w:rsid w:val="00D97CC6"/>
    <w:rsid w:val="00DA04EB"/>
    <w:rsid w:val="00DA0564"/>
    <w:rsid w:val="00DA0782"/>
    <w:rsid w:val="00DA07C3"/>
    <w:rsid w:val="00DA0A38"/>
    <w:rsid w:val="00DA0A45"/>
    <w:rsid w:val="00DA0E19"/>
    <w:rsid w:val="00DA0FCC"/>
    <w:rsid w:val="00DA155F"/>
    <w:rsid w:val="00DA15C6"/>
    <w:rsid w:val="00DA1873"/>
    <w:rsid w:val="00DA18DD"/>
    <w:rsid w:val="00DA19B8"/>
    <w:rsid w:val="00DA1C27"/>
    <w:rsid w:val="00DA1D77"/>
    <w:rsid w:val="00DA1EE4"/>
    <w:rsid w:val="00DA1F09"/>
    <w:rsid w:val="00DA2160"/>
    <w:rsid w:val="00DA263D"/>
    <w:rsid w:val="00DA2A77"/>
    <w:rsid w:val="00DA2E60"/>
    <w:rsid w:val="00DA2F78"/>
    <w:rsid w:val="00DA334F"/>
    <w:rsid w:val="00DA39AE"/>
    <w:rsid w:val="00DA3B53"/>
    <w:rsid w:val="00DA3D1F"/>
    <w:rsid w:val="00DA3E79"/>
    <w:rsid w:val="00DA406B"/>
    <w:rsid w:val="00DA40BC"/>
    <w:rsid w:val="00DA4227"/>
    <w:rsid w:val="00DA4238"/>
    <w:rsid w:val="00DA449B"/>
    <w:rsid w:val="00DA4757"/>
    <w:rsid w:val="00DA4ACA"/>
    <w:rsid w:val="00DA4DBB"/>
    <w:rsid w:val="00DA51F5"/>
    <w:rsid w:val="00DA53BD"/>
    <w:rsid w:val="00DA53E2"/>
    <w:rsid w:val="00DA541C"/>
    <w:rsid w:val="00DA54E5"/>
    <w:rsid w:val="00DA563F"/>
    <w:rsid w:val="00DA5F1A"/>
    <w:rsid w:val="00DA6891"/>
    <w:rsid w:val="00DA6EB1"/>
    <w:rsid w:val="00DA6FAD"/>
    <w:rsid w:val="00DA7788"/>
    <w:rsid w:val="00DA7B5C"/>
    <w:rsid w:val="00DB001C"/>
    <w:rsid w:val="00DB0274"/>
    <w:rsid w:val="00DB0693"/>
    <w:rsid w:val="00DB07A8"/>
    <w:rsid w:val="00DB07B6"/>
    <w:rsid w:val="00DB08B5"/>
    <w:rsid w:val="00DB0B7A"/>
    <w:rsid w:val="00DB0BB0"/>
    <w:rsid w:val="00DB0FC3"/>
    <w:rsid w:val="00DB1004"/>
    <w:rsid w:val="00DB118C"/>
    <w:rsid w:val="00DB18FF"/>
    <w:rsid w:val="00DB1E90"/>
    <w:rsid w:val="00DB2365"/>
    <w:rsid w:val="00DB2405"/>
    <w:rsid w:val="00DB2A0B"/>
    <w:rsid w:val="00DB2DF3"/>
    <w:rsid w:val="00DB3105"/>
    <w:rsid w:val="00DB312E"/>
    <w:rsid w:val="00DB3593"/>
    <w:rsid w:val="00DB3642"/>
    <w:rsid w:val="00DB3CCF"/>
    <w:rsid w:val="00DB3DD6"/>
    <w:rsid w:val="00DB4031"/>
    <w:rsid w:val="00DB4161"/>
    <w:rsid w:val="00DB4720"/>
    <w:rsid w:val="00DB4850"/>
    <w:rsid w:val="00DB4B8B"/>
    <w:rsid w:val="00DB4E3D"/>
    <w:rsid w:val="00DB4F40"/>
    <w:rsid w:val="00DB50B5"/>
    <w:rsid w:val="00DB53D6"/>
    <w:rsid w:val="00DB5412"/>
    <w:rsid w:val="00DB562C"/>
    <w:rsid w:val="00DB5C9A"/>
    <w:rsid w:val="00DB5F3E"/>
    <w:rsid w:val="00DB5F88"/>
    <w:rsid w:val="00DB610F"/>
    <w:rsid w:val="00DB61D0"/>
    <w:rsid w:val="00DB61F2"/>
    <w:rsid w:val="00DB647B"/>
    <w:rsid w:val="00DB64DC"/>
    <w:rsid w:val="00DB663A"/>
    <w:rsid w:val="00DB691F"/>
    <w:rsid w:val="00DB6D03"/>
    <w:rsid w:val="00DB6DE1"/>
    <w:rsid w:val="00DB6F20"/>
    <w:rsid w:val="00DB71E0"/>
    <w:rsid w:val="00DB73B1"/>
    <w:rsid w:val="00DB741F"/>
    <w:rsid w:val="00DB7459"/>
    <w:rsid w:val="00DB749D"/>
    <w:rsid w:val="00DB77C4"/>
    <w:rsid w:val="00DB77DB"/>
    <w:rsid w:val="00DB79EB"/>
    <w:rsid w:val="00DB7AD6"/>
    <w:rsid w:val="00DB7DC8"/>
    <w:rsid w:val="00DB7E76"/>
    <w:rsid w:val="00DC02BE"/>
    <w:rsid w:val="00DC0572"/>
    <w:rsid w:val="00DC0B8C"/>
    <w:rsid w:val="00DC12F0"/>
    <w:rsid w:val="00DC1305"/>
    <w:rsid w:val="00DC1811"/>
    <w:rsid w:val="00DC1DDF"/>
    <w:rsid w:val="00DC22BA"/>
    <w:rsid w:val="00DC23D1"/>
    <w:rsid w:val="00DC2596"/>
    <w:rsid w:val="00DC276D"/>
    <w:rsid w:val="00DC2851"/>
    <w:rsid w:val="00DC2A54"/>
    <w:rsid w:val="00DC2BB2"/>
    <w:rsid w:val="00DC2F9B"/>
    <w:rsid w:val="00DC2FDB"/>
    <w:rsid w:val="00DC31EC"/>
    <w:rsid w:val="00DC321A"/>
    <w:rsid w:val="00DC32D3"/>
    <w:rsid w:val="00DC39D1"/>
    <w:rsid w:val="00DC39DB"/>
    <w:rsid w:val="00DC3A38"/>
    <w:rsid w:val="00DC3A9F"/>
    <w:rsid w:val="00DC3BFE"/>
    <w:rsid w:val="00DC3E3D"/>
    <w:rsid w:val="00DC443F"/>
    <w:rsid w:val="00DC45C8"/>
    <w:rsid w:val="00DC4863"/>
    <w:rsid w:val="00DC4B5F"/>
    <w:rsid w:val="00DC4BDA"/>
    <w:rsid w:val="00DC4F57"/>
    <w:rsid w:val="00DC5C00"/>
    <w:rsid w:val="00DC5DB8"/>
    <w:rsid w:val="00DC5EC9"/>
    <w:rsid w:val="00DC618A"/>
    <w:rsid w:val="00DC6254"/>
    <w:rsid w:val="00DC6BB4"/>
    <w:rsid w:val="00DC6F24"/>
    <w:rsid w:val="00DC70A2"/>
    <w:rsid w:val="00DC747B"/>
    <w:rsid w:val="00DC7536"/>
    <w:rsid w:val="00DC7B0C"/>
    <w:rsid w:val="00DC7CCF"/>
    <w:rsid w:val="00DD0580"/>
    <w:rsid w:val="00DD06AC"/>
    <w:rsid w:val="00DD07D4"/>
    <w:rsid w:val="00DD085F"/>
    <w:rsid w:val="00DD0892"/>
    <w:rsid w:val="00DD0F2E"/>
    <w:rsid w:val="00DD0FAC"/>
    <w:rsid w:val="00DD101A"/>
    <w:rsid w:val="00DD1119"/>
    <w:rsid w:val="00DD15C4"/>
    <w:rsid w:val="00DD1853"/>
    <w:rsid w:val="00DD187C"/>
    <w:rsid w:val="00DD1D16"/>
    <w:rsid w:val="00DD1D60"/>
    <w:rsid w:val="00DD1F3B"/>
    <w:rsid w:val="00DD2108"/>
    <w:rsid w:val="00DD222D"/>
    <w:rsid w:val="00DD2323"/>
    <w:rsid w:val="00DD23EF"/>
    <w:rsid w:val="00DD2511"/>
    <w:rsid w:val="00DD2904"/>
    <w:rsid w:val="00DD2B80"/>
    <w:rsid w:val="00DD2BA5"/>
    <w:rsid w:val="00DD2DF6"/>
    <w:rsid w:val="00DD32BE"/>
    <w:rsid w:val="00DD3420"/>
    <w:rsid w:val="00DD3518"/>
    <w:rsid w:val="00DD3606"/>
    <w:rsid w:val="00DD3A99"/>
    <w:rsid w:val="00DD3B7A"/>
    <w:rsid w:val="00DD3D9A"/>
    <w:rsid w:val="00DD3DB2"/>
    <w:rsid w:val="00DD48F1"/>
    <w:rsid w:val="00DD496B"/>
    <w:rsid w:val="00DD4B06"/>
    <w:rsid w:val="00DD4EC2"/>
    <w:rsid w:val="00DD57F7"/>
    <w:rsid w:val="00DD5A25"/>
    <w:rsid w:val="00DD5B5D"/>
    <w:rsid w:val="00DD5BB2"/>
    <w:rsid w:val="00DD5BF7"/>
    <w:rsid w:val="00DD5C92"/>
    <w:rsid w:val="00DD6E52"/>
    <w:rsid w:val="00DD71BC"/>
    <w:rsid w:val="00DD78D2"/>
    <w:rsid w:val="00DD7B25"/>
    <w:rsid w:val="00DD7F70"/>
    <w:rsid w:val="00DE01CE"/>
    <w:rsid w:val="00DE0282"/>
    <w:rsid w:val="00DE0465"/>
    <w:rsid w:val="00DE0E85"/>
    <w:rsid w:val="00DE139C"/>
    <w:rsid w:val="00DE1855"/>
    <w:rsid w:val="00DE193B"/>
    <w:rsid w:val="00DE1EA3"/>
    <w:rsid w:val="00DE1FBB"/>
    <w:rsid w:val="00DE1FEF"/>
    <w:rsid w:val="00DE21CE"/>
    <w:rsid w:val="00DE2663"/>
    <w:rsid w:val="00DE2676"/>
    <w:rsid w:val="00DE29FC"/>
    <w:rsid w:val="00DE37B6"/>
    <w:rsid w:val="00DE3B6F"/>
    <w:rsid w:val="00DE41F7"/>
    <w:rsid w:val="00DE426C"/>
    <w:rsid w:val="00DE4AB2"/>
    <w:rsid w:val="00DE4E70"/>
    <w:rsid w:val="00DE4E92"/>
    <w:rsid w:val="00DE5182"/>
    <w:rsid w:val="00DE546F"/>
    <w:rsid w:val="00DE56B2"/>
    <w:rsid w:val="00DE56D5"/>
    <w:rsid w:val="00DE57CB"/>
    <w:rsid w:val="00DE5B6F"/>
    <w:rsid w:val="00DE5DF5"/>
    <w:rsid w:val="00DE5E06"/>
    <w:rsid w:val="00DE642F"/>
    <w:rsid w:val="00DE645F"/>
    <w:rsid w:val="00DE675B"/>
    <w:rsid w:val="00DE682A"/>
    <w:rsid w:val="00DE6E00"/>
    <w:rsid w:val="00DE72CC"/>
    <w:rsid w:val="00DE745F"/>
    <w:rsid w:val="00DE754A"/>
    <w:rsid w:val="00DE76DC"/>
    <w:rsid w:val="00DE793F"/>
    <w:rsid w:val="00DE798C"/>
    <w:rsid w:val="00DE7A66"/>
    <w:rsid w:val="00DF0688"/>
    <w:rsid w:val="00DF0768"/>
    <w:rsid w:val="00DF095C"/>
    <w:rsid w:val="00DF0BC1"/>
    <w:rsid w:val="00DF0C0E"/>
    <w:rsid w:val="00DF0DA5"/>
    <w:rsid w:val="00DF19CA"/>
    <w:rsid w:val="00DF1C7D"/>
    <w:rsid w:val="00DF220A"/>
    <w:rsid w:val="00DF23A0"/>
    <w:rsid w:val="00DF2419"/>
    <w:rsid w:val="00DF2534"/>
    <w:rsid w:val="00DF27B6"/>
    <w:rsid w:val="00DF27B9"/>
    <w:rsid w:val="00DF2886"/>
    <w:rsid w:val="00DF299B"/>
    <w:rsid w:val="00DF2A6D"/>
    <w:rsid w:val="00DF3607"/>
    <w:rsid w:val="00DF36AF"/>
    <w:rsid w:val="00DF3A28"/>
    <w:rsid w:val="00DF3D81"/>
    <w:rsid w:val="00DF3FA0"/>
    <w:rsid w:val="00DF46A3"/>
    <w:rsid w:val="00DF491A"/>
    <w:rsid w:val="00DF5179"/>
    <w:rsid w:val="00DF5236"/>
    <w:rsid w:val="00DF56EB"/>
    <w:rsid w:val="00DF5838"/>
    <w:rsid w:val="00DF5A06"/>
    <w:rsid w:val="00DF5BDC"/>
    <w:rsid w:val="00DF5EA9"/>
    <w:rsid w:val="00DF62C0"/>
    <w:rsid w:val="00DF6460"/>
    <w:rsid w:val="00DF673E"/>
    <w:rsid w:val="00DF726C"/>
    <w:rsid w:val="00DF7361"/>
    <w:rsid w:val="00DF73B5"/>
    <w:rsid w:val="00E0008C"/>
    <w:rsid w:val="00E007C3"/>
    <w:rsid w:val="00E00E80"/>
    <w:rsid w:val="00E0104B"/>
    <w:rsid w:val="00E01ABB"/>
    <w:rsid w:val="00E01BAD"/>
    <w:rsid w:val="00E023E1"/>
    <w:rsid w:val="00E024F4"/>
    <w:rsid w:val="00E02813"/>
    <w:rsid w:val="00E02A0B"/>
    <w:rsid w:val="00E030E6"/>
    <w:rsid w:val="00E032BB"/>
    <w:rsid w:val="00E03307"/>
    <w:rsid w:val="00E0334E"/>
    <w:rsid w:val="00E03E6E"/>
    <w:rsid w:val="00E04022"/>
    <w:rsid w:val="00E040E6"/>
    <w:rsid w:val="00E0410C"/>
    <w:rsid w:val="00E04184"/>
    <w:rsid w:val="00E045D5"/>
    <w:rsid w:val="00E046B8"/>
    <w:rsid w:val="00E047CF"/>
    <w:rsid w:val="00E04A06"/>
    <w:rsid w:val="00E04A56"/>
    <w:rsid w:val="00E04AC7"/>
    <w:rsid w:val="00E050BB"/>
    <w:rsid w:val="00E0574D"/>
    <w:rsid w:val="00E0586C"/>
    <w:rsid w:val="00E05AF6"/>
    <w:rsid w:val="00E05D4E"/>
    <w:rsid w:val="00E05F92"/>
    <w:rsid w:val="00E06504"/>
    <w:rsid w:val="00E069E1"/>
    <w:rsid w:val="00E06F27"/>
    <w:rsid w:val="00E06F55"/>
    <w:rsid w:val="00E076DD"/>
    <w:rsid w:val="00E1025E"/>
    <w:rsid w:val="00E10352"/>
    <w:rsid w:val="00E105CF"/>
    <w:rsid w:val="00E10A5F"/>
    <w:rsid w:val="00E10A7A"/>
    <w:rsid w:val="00E10EF8"/>
    <w:rsid w:val="00E1142A"/>
    <w:rsid w:val="00E116E2"/>
    <w:rsid w:val="00E119A4"/>
    <w:rsid w:val="00E11B54"/>
    <w:rsid w:val="00E11BE5"/>
    <w:rsid w:val="00E11DE7"/>
    <w:rsid w:val="00E11E3A"/>
    <w:rsid w:val="00E12604"/>
    <w:rsid w:val="00E12714"/>
    <w:rsid w:val="00E127E1"/>
    <w:rsid w:val="00E13767"/>
    <w:rsid w:val="00E13B58"/>
    <w:rsid w:val="00E14015"/>
    <w:rsid w:val="00E1450F"/>
    <w:rsid w:val="00E14987"/>
    <w:rsid w:val="00E14F27"/>
    <w:rsid w:val="00E14F37"/>
    <w:rsid w:val="00E150C0"/>
    <w:rsid w:val="00E1543C"/>
    <w:rsid w:val="00E15550"/>
    <w:rsid w:val="00E16199"/>
    <w:rsid w:val="00E161AA"/>
    <w:rsid w:val="00E16277"/>
    <w:rsid w:val="00E16335"/>
    <w:rsid w:val="00E1669B"/>
    <w:rsid w:val="00E169E6"/>
    <w:rsid w:val="00E16B77"/>
    <w:rsid w:val="00E16CC0"/>
    <w:rsid w:val="00E16D4E"/>
    <w:rsid w:val="00E17376"/>
    <w:rsid w:val="00E17591"/>
    <w:rsid w:val="00E1795D"/>
    <w:rsid w:val="00E17EDE"/>
    <w:rsid w:val="00E200BE"/>
    <w:rsid w:val="00E20833"/>
    <w:rsid w:val="00E20A82"/>
    <w:rsid w:val="00E20E76"/>
    <w:rsid w:val="00E21173"/>
    <w:rsid w:val="00E2144D"/>
    <w:rsid w:val="00E2154B"/>
    <w:rsid w:val="00E21589"/>
    <w:rsid w:val="00E219E7"/>
    <w:rsid w:val="00E21B26"/>
    <w:rsid w:val="00E21DBA"/>
    <w:rsid w:val="00E21E8A"/>
    <w:rsid w:val="00E22744"/>
    <w:rsid w:val="00E2274F"/>
    <w:rsid w:val="00E22759"/>
    <w:rsid w:val="00E229F4"/>
    <w:rsid w:val="00E22C2C"/>
    <w:rsid w:val="00E22DE5"/>
    <w:rsid w:val="00E23070"/>
    <w:rsid w:val="00E237AF"/>
    <w:rsid w:val="00E23CA5"/>
    <w:rsid w:val="00E23E87"/>
    <w:rsid w:val="00E24443"/>
    <w:rsid w:val="00E246E7"/>
    <w:rsid w:val="00E24F40"/>
    <w:rsid w:val="00E2521D"/>
    <w:rsid w:val="00E2534D"/>
    <w:rsid w:val="00E25EAD"/>
    <w:rsid w:val="00E25FD3"/>
    <w:rsid w:val="00E265D5"/>
    <w:rsid w:val="00E2694B"/>
    <w:rsid w:val="00E26BE3"/>
    <w:rsid w:val="00E26E5A"/>
    <w:rsid w:val="00E270A0"/>
    <w:rsid w:val="00E272C2"/>
    <w:rsid w:val="00E2747F"/>
    <w:rsid w:val="00E2754A"/>
    <w:rsid w:val="00E2756E"/>
    <w:rsid w:val="00E276C2"/>
    <w:rsid w:val="00E277CE"/>
    <w:rsid w:val="00E27EAD"/>
    <w:rsid w:val="00E30245"/>
    <w:rsid w:val="00E304F5"/>
    <w:rsid w:val="00E30669"/>
    <w:rsid w:val="00E30718"/>
    <w:rsid w:val="00E308C8"/>
    <w:rsid w:val="00E30CE2"/>
    <w:rsid w:val="00E30E6A"/>
    <w:rsid w:val="00E30E9A"/>
    <w:rsid w:val="00E31294"/>
    <w:rsid w:val="00E3150E"/>
    <w:rsid w:val="00E31801"/>
    <w:rsid w:val="00E31828"/>
    <w:rsid w:val="00E31B4B"/>
    <w:rsid w:val="00E328A2"/>
    <w:rsid w:val="00E32902"/>
    <w:rsid w:val="00E3314E"/>
    <w:rsid w:val="00E33416"/>
    <w:rsid w:val="00E3372B"/>
    <w:rsid w:val="00E3375D"/>
    <w:rsid w:val="00E337AE"/>
    <w:rsid w:val="00E33A13"/>
    <w:rsid w:val="00E33B1D"/>
    <w:rsid w:val="00E33D0D"/>
    <w:rsid w:val="00E34003"/>
    <w:rsid w:val="00E34313"/>
    <w:rsid w:val="00E34CB7"/>
    <w:rsid w:val="00E35287"/>
    <w:rsid w:val="00E35306"/>
    <w:rsid w:val="00E356D4"/>
    <w:rsid w:val="00E35AB9"/>
    <w:rsid w:val="00E35B8F"/>
    <w:rsid w:val="00E35E3C"/>
    <w:rsid w:val="00E36093"/>
    <w:rsid w:val="00E363EB"/>
    <w:rsid w:val="00E36557"/>
    <w:rsid w:val="00E368D9"/>
    <w:rsid w:val="00E36928"/>
    <w:rsid w:val="00E36CBD"/>
    <w:rsid w:val="00E373CE"/>
    <w:rsid w:val="00E37877"/>
    <w:rsid w:val="00E37890"/>
    <w:rsid w:val="00E37D87"/>
    <w:rsid w:val="00E37E8C"/>
    <w:rsid w:val="00E40097"/>
    <w:rsid w:val="00E4025C"/>
    <w:rsid w:val="00E402AB"/>
    <w:rsid w:val="00E40308"/>
    <w:rsid w:val="00E40434"/>
    <w:rsid w:val="00E40491"/>
    <w:rsid w:val="00E405CA"/>
    <w:rsid w:val="00E40993"/>
    <w:rsid w:val="00E40A3A"/>
    <w:rsid w:val="00E40C38"/>
    <w:rsid w:val="00E40D49"/>
    <w:rsid w:val="00E41336"/>
    <w:rsid w:val="00E4149A"/>
    <w:rsid w:val="00E4183E"/>
    <w:rsid w:val="00E41D0D"/>
    <w:rsid w:val="00E41D11"/>
    <w:rsid w:val="00E4211F"/>
    <w:rsid w:val="00E42374"/>
    <w:rsid w:val="00E42616"/>
    <w:rsid w:val="00E42823"/>
    <w:rsid w:val="00E4296C"/>
    <w:rsid w:val="00E42D80"/>
    <w:rsid w:val="00E438A2"/>
    <w:rsid w:val="00E43BAB"/>
    <w:rsid w:val="00E43E9E"/>
    <w:rsid w:val="00E440C0"/>
    <w:rsid w:val="00E444A2"/>
    <w:rsid w:val="00E44656"/>
    <w:rsid w:val="00E44845"/>
    <w:rsid w:val="00E448AD"/>
    <w:rsid w:val="00E450A2"/>
    <w:rsid w:val="00E450F0"/>
    <w:rsid w:val="00E452B7"/>
    <w:rsid w:val="00E45339"/>
    <w:rsid w:val="00E456F9"/>
    <w:rsid w:val="00E45B5F"/>
    <w:rsid w:val="00E45B89"/>
    <w:rsid w:val="00E45E6B"/>
    <w:rsid w:val="00E45FA4"/>
    <w:rsid w:val="00E46216"/>
    <w:rsid w:val="00E46393"/>
    <w:rsid w:val="00E46AE7"/>
    <w:rsid w:val="00E46EBF"/>
    <w:rsid w:val="00E4713A"/>
    <w:rsid w:val="00E4781A"/>
    <w:rsid w:val="00E47BE0"/>
    <w:rsid w:val="00E47BE2"/>
    <w:rsid w:val="00E47CC7"/>
    <w:rsid w:val="00E47E19"/>
    <w:rsid w:val="00E50537"/>
    <w:rsid w:val="00E50FF0"/>
    <w:rsid w:val="00E51431"/>
    <w:rsid w:val="00E5173B"/>
    <w:rsid w:val="00E51751"/>
    <w:rsid w:val="00E51BD6"/>
    <w:rsid w:val="00E5266C"/>
    <w:rsid w:val="00E52729"/>
    <w:rsid w:val="00E528FA"/>
    <w:rsid w:val="00E52BFA"/>
    <w:rsid w:val="00E52E75"/>
    <w:rsid w:val="00E53392"/>
    <w:rsid w:val="00E5371B"/>
    <w:rsid w:val="00E53832"/>
    <w:rsid w:val="00E54054"/>
    <w:rsid w:val="00E54ECB"/>
    <w:rsid w:val="00E557E1"/>
    <w:rsid w:val="00E55BE0"/>
    <w:rsid w:val="00E561AA"/>
    <w:rsid w:val="00E564DC"/>
    <w:rsid w:val="00E567F1"/>
    <w:rsid w:val="00E56E4D"/>
    <w:rsid w:val="00E5744E"/>
    <w:rsid w:val="00E57838"/>
    <w:rsid w:val="00E57D2E"/>
    <w:rsid w:val="00E57E4A"/>
    <w:rsid w:val="00E57EE8"/>
    <w:rsid w:val="00E60069"/>
    <w:rsid w:val="00E6030A"/>
    <w:rsid w:val="00E60483"/>
    <w:rsid w:val="00E607E1"/>
    <w:rsid w:val="00E60B49"/>
    <w:rsid w:val="00E61869"/>
    <w:rsid w:val="00E618B6"/>
    <w:rsid w:val="00E61A87"/>
    <w:rsid w:val="00E61B49"/>
    <w:rsid w:val="00E6276F"/>
    <w:rsid w:val="00E62782"/>
    <w:rsid w:val="00E629E6"/>
    <w:rsid w:val="00E62B33"/>
    <w:rsid w:val="00E62C7D"/>
    <w:rsid w:val="00E6339C"/>
    <w:rsid w:val="00E634CF"/>
    <w:rsid w:val="00E637CC"/>
    <w:rsid w:val="00E63B08"/>
    <w:rsid w:val="00E63CCC"/>
    <w:rsid w:val="00E644AD"/>
    <w:rsid w:val="00E647FE"/>
    <w:rsid w:val="00E64971"/>
    <w:rsid w:val="00E649E7"/>
    <w:rsid w:val="00E64F20"/>
    <w:rsid w:val="00E65164"/>
    <w:rsid w:val="00E655F7"/>
    <w:rsid w:val="00E6587E"/>
    <w:rsid w:val="00E65B11"/>
    <w:rsid w:val="00E65B2B"/>
    <w:rsid w:val="00E66395"/>
    <w:rsid w:val="00E66CB6"/>
    <w:rsid w:val="00E67309"/>
    <w:rsid w:val="00E67818"/>
    <w:rsid w:val="00E679FE"/>
    <w:rsid w:val="00E67D33"/>
    <w:rsid w:val="00E67FDF"/>
    <w:rsid w:val="00E7011A"/>
    <w:rsid w:val="00E7036D"/>
    <w:rsid w:val="00E70585"/>
    <w:rsid w:val="00E708D2"/>
    <w:rsid w:val="00E708DB"/>
    <w:rsid w:val="00E70CCD"/>
    <w:rsid w:val="00E71271"/>
    <w:rsid w:val="00E71321"/>
    <w:rsid w:val="00E713DB"/>
    <w:rsid w:val="00E71499"/>
    <w:rsid w:val="00E71E44"/>
    <w:rsid w:val="00E7202B"/>
    <w:rsid w:val="00E720E2"/>
    <w:rsid w:val="00E72206"/>
    <w:rsid w:val="00E72668"/>
    <w:rsid w:val="00E72970"/>
    <w:rsid w:val="00E72BEB"/>
    <w:rsid w:val="00E73517"/>
    <w:rsid w:val="00E73BAD"/>
    <w:rsid w:val="00E73BC2"/>
    <w:rsid w:val="00E73FFC"/>
    <w:rsid w:val="00E7416E"/>
    <w:rsid w:val="00E741EF"/>
    <w:rsid w:val="00E74C16"/>
    <w:rsid w:val="00E74CF7"/>
    <w:rsid w:val="00E74F49"/>
    <w:rsid w:val="00E75125"/>
    <w:rsid w:val="00E752F4"/>
    <w:rsid w:val="00E75F93"/>
    <w:rsid w:val="00E7624F"/>
    <w:rsid w:val="00E76383"/>
    <w:rsid w:val="00E7680B"/>
    <w:rsid w:val="00E768E4"/>
    <w:rsid w:val="00E76D5A"/>
    <w:rsid w:val="00E76FE4"/>
    <w:rsid w:val="00E77223"/>
    <w:rsid w:val="00E777FB"/>
    <w:rsid w:val="00E778C9"/>
    <w:rsid w:val="00E77B24"/>
    <w:rsid w:val="00E77B4F"/>
    <w:rsid w:val="00E77EAA"/>
    <w:rsid w:val="00E801AD"/>
    <w:rsid w:val="00E802CC"/>
    <w:rsid w:val="00E805BE"/>
    <w:rsid w:val="00E8082C"/>
    <w:rsid w:val="00E80A72"/>
    <w:rsid w:val="00E80E1B"/>
    <w:rsid w:val="00E80EC0"/>
    <w:rsid w:val="00E81147"/>
    <w:rsid w:val="00E8154C"/>
    <w:rsid w:val="00E81592"/>
    <w:rsid w:val="00E8167D"/>
    <w:rsid w:val="00E8181C"/>
    <w:rsid w:val="00E81B70"/>
    <w:rsid w:val="00E81E6F"/>
    <w:rsid w:val="00E8209A"/>
    <w:rsid w:val="00E820D1"/>
    <w:rsid w:val="00E82200"/>
    <w:rsid w:val="00E824EE"/>
    <w:rsid w:val="00E82A21"/>
    <w:rsid w:val="00E82E9F"/>
    <w:rsid w:val="00E83CE9"/>
    <w:rsid w:val="00E83DD3"/>
    <w:rsid w:val="00E83DEF"/>
    <w:rsid w:val="00E83F8D"/>
    <w:rsid w:val="00E8427D"/>
    <w:rsid w:val="00E84448"/>
    <w:rsid w:val="00E844DF"/>
    <w:rsid w:val="00E84646"/>
    <w:rsid w:val="00E84736"/>
    <w:rsid w:val="00E84D80"/>
    <w:rsid w:val="00E85911"/>
    <w:rsid w:val="00E85952"/>
    <w:rsid w:val="00E85A14"/>
    <w:rsid w:val="00E85B20"/>
    <w:rsid w:val="00E85D02"/>
    <w:rsid w:val="00E86116"/>
    <w:rsid w:val="00E8619F"/>
    <w:rsid w:val="00E86202"/>
    <w:rsid w:val="00E86733"/>
    <w:rsid w:val="00E86804"/>
    <w:rsid w:val="00E86913"/>
    <w:rsid w:val="00E86A07"/>
    <w:rsid w:val="00E86C00"/>
    <w:rsid w:val="00E86CE4"/>
    <w:rsid w:val="00E86FDB"/>
    <w:rsid w:val="00E874AB"/>
    <w:rsid w:val="00E8780D"/>
    <w:rsid w:val="00E87D85"/>
    <w:rsid w:val="00E9016B"/>
    <w:rsid w:val="00E90355"/>
    <w:rsid w:val="00E90585"/>
    <w:rsid w:val="00E9075A"/>
    <w:rsid w:val="00E908D0"/>
    <w:rsid w:val="00E90AAB"/>
    <w:rsid w:val="00E90ADE"/>
    <w:rsid w:val="00E90C77"/>
    <w:rsid w:val="00E90E2D"/>
    <w:rsid w:val="00E91080"/>
    <w:rsid w:val="00E91447"/>
    <w:rsid w:val="00E915A5"/>
    <w:rsid w:val="00E915BB"/>
    <w:rsid w:val="00E91B92"/>
    <w:rsid w:val="00E91C99"/>
    <w:rsid w:val="00E92016"/>
    <w:rsid w:val="00E92154"/>
    <w:rsid w:val="00E922BF"/>
    <w:rsid w:val="00E92870"/>
    <w:rsid w:val="00E92BD1"/>
    <w:rsid w:val="00E92C94"/>
    <w:rsid w:val="00E92D26"/>
    <w:rsid w:val="00E92F99"/>
    <w:rsid w:val="00E935A0"/>
    <w:rsid w:val="00E9361D"/>
    <w:rsid w:val="00E9393C"/>
    <w:rsid w:val="00E93971"/>
    <w:rsid w:val="00E93C18"/>
    <w:rsid w:val="00E93D9F"/>
    <w:rsid w:val="00E940D4"/>
    <w:rsid w:val="00E9446B"/>
    <w:rsid w:val="00E9474A"/>
    <w:rsid w:val="00E94AD6"/>
    <w:rsid w:val="00E94C65"/>
    <w:rsid w:val="00E94DE8"/>
    <w:rsid w:val="00E952F6"/>
    <w:rsid w:val="00E95968"/>
    <w:rsid w:val="00E9596E"/>
    <w:rsid w:val="00E959B5"/>
    <w:rsid w:val="00E95A50"/>
    <w:rsid w:val="00E95DCF"/>
    <w:rsid w:val="00E95F05"/>
    <w:rsid w:val="00E96067"/>
    <w:rsid w:val="00E9627C"/>
    <w:rsid w:val="00E963CD"/>
    <w:rsid w:val="00E96457"/>
    <w:rsid w:val="00E96999"/>
    <w:rsid w:val="00E96A74"/>
    <w:rsid w:val="00E96E76"/>
    <w:rsid w:val="00E97550"/>
    <w:rsid w:val="00E978FE"/>
    <w:rsid w:val="00EA0388"/>
    <w:rsid w:val="00EA0929"/>
    <w:rsid w:val="00EA0A61"/>
    <w:rsid w:val="00EA0DBD"/>
    <w:rsid w:val="00EA1745"/>
    <w:rsid w:val="00EA1AD2"/>
    <w:rsid w:val="00EA1D45"/>
    <w:rsid w:val="00EA1D79"/>
    <w:rsid w:val="00EA1EA0"/>
    <w:rsid w:val="00EA1F5A"/>
    <w:rsid w:val="00EA2732"/>
    <w:rsid w:val="00EA3239"/>
    <w:rsid w:val="00EA32EF"/>
    <w:rsid w:val="00EA3497"/>
    <w:rsid w:val="00EA385A"/>
    <w:rsid w:val="00EA3E31"/>
    <w:rsid w:val="00EA4442"/>
    <w:rsid w:val="00EA4954"/>
    <w:rsid w:val="00EA4B95"/>
    <w:rsid w:val="00EA513E"/>
    <w:rsid w:val="00EA5307"/>
    <w:rsid w:val="00EA57C6"/>
    <w:rsid w:val="00EA5CD0"/>
    <w:rsid w:val="00EA64DA"/>
    <w:rsid w:val="00EA667E"/>
    <w:rsid w:val="00EA7325"/>
    <w:rsid w:val="00EA7546"/>
    <w:rsid w:val="00EA7882"/>
    <w:rsid w:val="00EA78CE"/>
    <w:rsid w:val="00EA7AFA"/>
    <w:rsid w:val="00EA7B94"/>
    <w:rsid w:val="00EA7BF0"/>
    <w:rsid w:val="00EA7D22"/>
    <w:rsid w:val="00EA7ECB"/>
    <w:rsid w:val="00EA7F33"/>
    <w:rsid w:val="00EA7FAD"/>
    <w:rsid w:val="00EB05D9"/>
    <w:rsid w:val="00EB0E59"/>
    <w:rsid w:val="00EB0EBA"/>
    <w:rsid w:val="00EB0FF1"/>
    <w:rsid w:val="00EB17F5"/>
    <w:rsid w:val="00EB1F53"/>
    <w:rsid w:val="00EB23AC"/>
    <w:rsid w:val="00EB244C"/>
    <w:rsid w:val="00EB253D"/>
    <w:rsid w:val="00EB27F3"/>
    <w:rsid w:val="00EB2C6A"/>
    <w:rsid w:val="00EB30B6"/>
    <w:rsid w:val="00EB30EC"/>
    <w:rsid w:val="00EB3310"/>
    <w:rsid w:val="00EB37C4"/>
    <w:rsid w:val="00EB3918"/>
    <w:rsid w:val="00EB3C54"/>
    <w:rsid w:val="00EB3F17"/>
    <w:rsid w:val="00EB4090"/>
    <w:rsid w:val="00EB4225"/>
    <w:rsid w:val="00EB437C"/>
    <w:rsid w:val="00EB4FC5"/>
    <w:rsid w:val="00EB508B"/>
    <w:rsid w:val="00EB51FD"/>
    <w:rsid w:val="00EB5901"/>
    <w:rsid w:val="00EB599F"/>
    <w:rsid w:val="00EB5CF1"/>
    <w:rsid w:val="00EB639C"/>
    <w:rsid w:val="00EB6961"/>
    <w:rsid w:val="00EB6984"/>
    <w:rsid w:val="00EB704A"/>
    <w:rsid w:val="00EB75C7"/>
    <w:rsid w:val="00EB7A00"/>
    <w:rsid w:val="00EB7B7E"/>
    <w:rsid w:val="00EB7E84"/>
    <w:rsid w:val="00EB7EC5"/>
    <w:rsid w:val="00EB7F0D"/>
    <w:rsid w:val="00EC01A5"/>
    <w:rsid w:val="00EC058D"/>
    <w:rsid w:val="00EC0676"/>
    <w:rsid w:val="00EC06B4"/>
    <w:rsid w:val="00EC0A15"/>
    <w:rsid w:val="00EC0E8F"/>
    <w:rsid w:val="00EC1196"/>
    <w:rsid w:val="00EC1268"/>
    <w:rsid w:val="00EC14CD"/>
    <w:rsid w:val="00EC15A3"/>
    <w:rsid w:val="00EC1754"/>
    <w:rsid w:val="00EC2196"/>
    <w:rsid w:val="00EC2F21"/>
    <w:rsid w:val="00EC2F98"/>
    <w:rsid w:val="00EC35A1"/>
    <w:rsid w:val="00EC3714"/>
    <w:rsid w:val="00EC3D84"/>
    <w:rsid w:val="00EC3DA8"/>
    <w:rsid w:val="00EC3E48"/>
    <w:rsid w:val="00EC449F"/>
    <w:rsid w:val="00EC4810"/>
    <w:rsid w:val="00EC487B"/>
    <w:rsid w:val="00EC4956"/>
    <w:rsid w:val="00EC4F5E"/>
    <w:rsid w:val="00EC50A0"/>
    <w:rsid w:val="00EC5195"/>
    <w:rsid w:val="00EC546F"/>
    <w:rsid w:val="00EC5501"/>
    <w:rsid w:val="00EC5894"/>
    <w:rsid w:val="00EC5E54"/>
    <w:rsid w:val="00EC6004"/>
    <w:rsid w:val="00EC681A"/>
    <w:rsid w:val="00EC68E1"/>
    <w:rsid w:val="00EC6A6F"/>
    <w:rsid w:val="00EC6B13"/>
    <w:rsid w:val="00EC6E4E"/>
    <w:rsid w:val="00EC7184"/>
    <w:rsid w:val="00EC72A8"/>
    <w:rsid w:val="00EC732F"/>
    <w:rsid w:val="00EC747E"/>
    <w:rsid w:val="00EC788C"/>
    <w:rsid w:val="00EC78FA"/>
    <w:rsid w:val="00EC7924"/>
    <w:rsid w:val="00EC7AAD"/>
    <w:rsid w:val="00EC7ACB"/>
    <w:rsid w:val="00ED0476"/>
    <w:rsid w:val="00ED048D"/>
    <w:rsid w:val="00ED0499"/>
    <w:rsid w:val="00ED0A83"/>
    <w:rsid w:val="00ED0B7A"/>
    <w:rsid w:val="00ED0EAC"/>
    <w:rsid w:val="00ED0ECF"/>
    <w:rsid w:val="00ED1468"/>
    <w:rsid w:val="00ED1C1C"/>
    <w:rsid w:val="00ED27B6"/>
    <w:rsid w:val="00ED2812"/>
    <w:rsid w:val="00ED2A04"/>
    <w:rsid w:val="00ED2BF1"/>
    <w:rsid w:val="00ED2C49"/>
    <w:rsid w:val="00ED2FB7"/>
    <w:rsid w:val="00ED2FBE"/>
    <w:rsid w:val="00ED3250"/>
    <w:rsid w:val="00ED32A1"/>
    <w:rsid w:val="00ED3305"/>
    <w:rsid w:val="00ED36CA"/>
    <w:rsid w:val="00ED396A"/>
    <w:rsid w:val="00ED3A6D"/>
    <w:rsid w:val="00ED3F45"/>
    <w:rsid w:val="00ED4198"/>
    <w:rsid w:val="00ED4600"/>
    <w:rsid w:val="00ED47DE"/>
    <w:rsid w:val="00ED498E"/>
    <w:rsid w:val="00ED49AD"/>
    <w:rsid w:val="00ED5127"/>
    <w:rsid w:val="00ED51F2"/>
    <w:rsid w:val="00ED5357"/>
    <w:rsid w:val="00ED5817"/>
    <w:rsid w:val="00ED5A5D"/>
    <w:rsid w:val="00ED5B27"/>
    <w:rsid w:val="00ED5D73"/>
    <w:rsid w:val="00ED5FD3"/>
    <w:rsid w:val="00ED604F"/>
    <w:rsid w:val="00ED64EE"/>
    <w:rsid w:val="00ED68DD"/>
    <w:rsid w:val="00ED6916"/>
    <w:rsid w:val="00ED731A"/>
    <w:rsid w:val="00ED7792"/>
    <w:rsid w:val="00ED7C5A"/>
    <w:rsid w:val="00ED7FC4"/>
    <w:rsid w:val="00EE0314"/>
    <w:rsid w:val="00EE07AB"/>
    <w:rsid w:val="00EE08EA"/>
    <w:rsid w:val="00EE101C"/>
    <w:rsid w:val="00EE1357"/>
    <w:rsid w:val="00EE1375"/>
    <w:rsid w:val="00EE18C4"/>
    <w:rsid w:val="00EE1A71"/>
    <w:rsid w:val="00EE1FAA"/>
    <w:rsid w:val="00EE258A"/>
    <w:rsid w:val="00EE3032"/>
    <w:rsid w:val="00EE34D3"/>
    <w:rsid w:val="00EE3A1F"/>
    <w:rsid w:val="00EE3CD8"/>
    <w:rsid w:val="00EE4005"/>
    <w:rsid w:val="00EE4071"/>
    <w:rsid w:val="00EE431C"/>
    <w:rsid w:val="00EE4500"/>
    <w:rsid w:val="00EE469F"/>
    <w:rsid w:val="00EE4C0D"/>
    <w:rsid w:val="00EE4C54"/>
    <w:rsid w:val="00EE4F48"/>
    <w:rsid w:val="00EE53A7"/>
    <w:rsid w:val="00EE57A7"/>
    <w:rsid w:val="00EE5974"/>
    <w:rsid w:val="00EE5CA8"/>
    <w:rsid w:val="00EE5D8F"/>
    <w:rsid w:val="00EE6168"/>
    <w:rsid w:val="00EE6193"/>
    <w:rsid w:val="00EE628A"/>
    <w:rsid w:val="00EE63F3"/>
    <w:rsid w:val="00EE651A"/>
    <w:rsid w:val="00EE665F"/>
    <w:rsid w:val="00EE6923"/>
    <w:rsid w:val="00EE69A5"/>
    <w:rsid w:val="00EE6D76"/>
    <w:rsid w:val="00EE6E5E"/>
    <w:rsid w:val="00EE73EA"/>
    <w:rsid w:val="00EE75CE"/>
    <w:rsid w:val="00EE7937"/>
    <w:rsid w:val="00EE7AA3"/>
    <w:rsid w:val="00EF010E"/>
    <w:rsid w:val="00EF0160"/>
    <w:rsid w:val="00EF0560"/>
    <w:rsid w:val="00EF05B2"/>
    <w:rsid w:val="00EF081D"/>
    <w:rsid w:val="00EF0CE6"/>
    <w:rsid w:val="00EF0FA0"/>
    <w:rsid w:val="00EF1146"/>
    <w:rsid w:val="00EF1160"/>
    <w:rsid w:val="00EF118D"/>
    <w:rsid w:val="00EF13BC"/>
    <w:rsid w:val="00EF1571"/>
    <w:rsid w:val="00EF199F"/>
    <w:rsid w:val="00EF202A"/>
    <w:rsid w:val="00EF2085"/>
    <w:rsid w:val="00EF210C"/>
    <w:rsid w:val="00EF2222"/>
    <w:rsid w:val="00EF259F"/>
    <w:rsid w:val="00EF2A91"/>
    <w:rsid w:val="00EF2C21"/>
    <w:rsid w:val="00EF308D"/>
    <w:rsid w:val="00EF34E4"/>
    <w:rsid w:val="00EF3563"/>
    <w:rsid w:val="00EF3936"/>
    <w:rsid w:val="00EF3C0D"/>
    <w:rsid w:val="00EF450C"/>
    <w:rsid w:val="00EF47F3"/>
    <w:rsid w:val="00EF4B62"/>
    <w:rsid w:val="00EF4E99"/>
    <w:rsid w:val="00EF4FA8"/>
    <w:rsid w:val="00EF5462"/>
    <w:rsid w:val="00EF5583"/>
    <w:rsid w:val="00EF5685"/>
    <w:rsid w:val="00EF57CC"/>
    <w:rsid w:val="00EF5C76"/>
    <w:rsid w:val="00EF5DB1"/>
    <w:rsid w:val="00EF6192"/>
    <w:rsid w:val="00EF64CC"/>
    <w:rsid w:val="00EF64DD"/>
    <w:rsid w:val="00EF65F7"/>
    <w:rsid w:val="00EF661D"/>
    <w:rsid w:val="00EF66C6"/>
    <w:rsid w:val="00EF6717"/>
    <w:rsid w:val="00EF6ACB"/>
    <w:rsid w:val="00EF6B03"/>
    <w:rsid w:val="00EF6C18"/>
    <w:rsid w:val="00EF792B"/>
    <w:rsid w:val="00EF7E63"/>
    <w:rsid w:val="00EF7FC7"/>
    <w:rsid w:val="00F002B9"/>
    <w:rsid w:val="00F00A6F"/>
    <w:rsid w:val="00F0110C"/>
    <w:rsid w:val="00F0160F"/>
    <w:rsid w:val="00F01C3C"/>
    <w:rsid w:val="00F020CE"/>
    <w:rsid w:val="00F021AE"/>
    <w:rsid w:val="00F023E5"/>
    <w:rsid w:val="00F028C0"/>
    <w:rsid w:val="00F02BE8"/>
    <w:rsid w:val="00F02D9B"/>
    <w:rsid w:val="00F02E6A"/>
    <w:rsid w:val="00F02E76"/>
    <w:rsid w:val="00F03321"/>
    <w:rsid w:val="00F033AE"/>
    <w:rsid w:val="00F035BA"/>
    <w:rsid w:val="00F04396"/>
    <w:rsid w:val="00F0537C"/>
    <w:rsid w:val="00F0562A"/>
    <w:rsid w:val="00F05669"/>
    <w:rsid w:val="00F05EBA"/>
    <w:rsid w:val="00F05FFB"/>
    <w:rsid w:val="00F062DA"/>
    <w:rsid w:val="00F062FF"/>
    <w:rsid w:val="00F0630E"/>
    <w:rsid w:val="00F0684C"/>
    <w:rsid w:val="00F0686A"/>
    <w:rsid w:val="00F07434"/>
    <w:rsid w:val="00F075AB"/>
    <w:rsid w:val="00F07C7B"/>
    <w:rsid w:val="00F07C95"/>
    <w:rsid w:val="00F07DA0"/>
    <w:rsid w:val="00F1002A"/>
    <w:rsid w:val="00F1010D"/>
    <w:rsid w:val="00F103A7"/>
    <w:rsid w:val="00F10ABF"/>
    <w:rsid w:val="00F10D7B"/>
    <w:rsid w:val="00F10F24"/>
    <w:rsid w:val="00F10F71"/>
    <w:rsid w:val="00F1108C"/>
    <w:rsid w:val="00F115BF"/>
    <w:rsid w:val="00F116EA"/>
    <w:rsid w:val="00F117B7"/>
    <w:rsid w:val="00F1180B"/>
    <w:rsid w:val="00F11989"/>
    <w:rsid w:val="00F11A1A"/>
    <w:rsid w:val="00F11C13"/>
    <w:rsid w:val="00F11C79"/>
    <w:rsid w:val="00F11CAA"/>
    <w:rsid w:val="00F11E87"/>
    <w:rsid w:val="00F11F41"/>
    <w:rsid w:val="00F12467"/>
    <w:rsid w:val="00F128C8"/>
    <w:rsid w:val="00F13792"/>
    <w:rsid w:val="00F13ADE"/>
    <w:rsid w:val="00F13B77"/>
    <w:rsid w:val="00F13ECD"/>
    <w:rsid w:val="00F1404E"/>
    <w:rsid w:val="00F143B1"/>
    <w:rsid w:val="00F144D0"/>
    <w:rsid w:val="00F144FE"/>
    <w:rsid w:val="00F147A7"/>
    <w:rsid w:val="00F148D4"/>
    <w:rsid w:val="00F151F9"/>
    <w:rsid w:val="00F15421"/>
    <w:rsid w:val="00F158F9"/>
    <w:rsid w:val="00F1594F"/>
    <w:rsid w:val="00F15B0C"/>
    <w:rsid w:val="00F15B18"/>
    <w:rsid w:val="00F16B11"/>
    <w:rsid w:val="00F16D69"/>
    <w:rsid w:val="00F16E6A"/>
    <w:rsid w:val="00F179DF"/>
    <w:rsid w:val="00F17A86"/>
    <w:rsid w:val="00F17BDD"/>
    <w:rsid w:val="00F2007D"/>
    <w:rsid w:val="00F2035E"/>
    <w:rsid w:val="00F2040D"/>
    <w:rsid w:val="00F207CC"/>
    <w:rsid w:val="00F211CC"/>
    <w:rsid w:val="00F212B4"/>
    <w:rsid w:val="00F212C7"/>
    <w:rsid w:val="00F21674"/>
    <w:rsid w:val="00F216F9"/>
    <w:rsid w:val="00F21826"/>
    <w:rsid w:val="00F21F3F"/>
    <w:rsid w:val="00F22319"/>
    <w:rsid w:val="00F22729"/>
    <w:rsid w:val="00F22B9B"/>
    <w:rsid w:val="00F22E18"/>
    <w:rsid w:val="00F231FE"/>
    <w:rsid w:val="00F234D2"/>
    <w:rsid w:val="00F235C3"/>
    <w:rsid w:val="00F23716"/>
    <w:rsid w:val="00F23824"/>
    <w:rsid w:val="00F23C83"/>
    <w:rsid w:val="00F23DB8"/>
    <w:rsid w:val="00F23DB9"/>
    <w:rsid w:val="00F2402E"/>
    <w:rsid w:val="00F2434B"/>
    <w:rsid w:val="00F248E7"/>
    <w:rsid w:val="00F2493F"/>
    <w:rsid w:val="00F24A23"/>
    <w:rsid w:val="00F24A32"/>
    <w:rsid w:val="00F24B44"/>
    <w:rsid w:val="00F24D8A"/>
    <w:rsid w:val="00F24E62"/>
    <w:rsid w:val="00F25121"/>
    <w:rsid w:val="00F251A3"/>
    <w:rsid w:val="00F2521D"/>
    <w:rsid w:val="00F2550E"/>
    <w:rsid w:val="00F25675"/>
    <w:rsid w:val="00F25843"/>
    <w:rsid w:val="00F2592D"/>
    <w:rsid w:val="00F25D9A"/>
    <w:rsid w:val="00F25F0B"/>
    <w:rsid w:val="00F2602B"/>
    <w:rsid w:val="00F26065"/>
    <w:rsid w:val="00F266CF"/>
    <w:rsid w:val="00F26B35"/>
    <w:rsid w:val="00F26C7F"/>
    <w:rsid w:val="00F26CB1"/>
    <w:rsid w:val="00F272C0"/>
    <w:rsid w:val="00F275DA"/>
    <w:rsid w:val="00F277E3"/>
    <w:rsid w:val="00F27D86"/>
    <w:rsid w:val="00F30142"/>
    <w:rsid w:val="00F30734"/>
    <w:rsid w:val="00F30788"/>
    <w:rsid w:val="00F308B8"/>
    <w:rsid w:val="00F308C4"/>
    <w:rsid w:val="00F30992"/>
    <w:rsid w:val="00F30FD8"/>
    <w:rsid w:val="00F3110A"/>
    <w:rsid w:val="00F31121"/>
    <w:rsid w:val="00F311E5"/>
    <w:rsid w:val="00F31303"/>
    <w:rsid w:val="00F31590"/>
    <w:rsid w:val="00F319ED"/>
    <w:rsid w:val="00F31A8D"/>
    <w:rsid w:val="00F31AD3"/>
    <w:rsid w:val="00F31B08"/>
    <w:rsid w:val="00F324FA"/>
    <w:rsid w:val="00F32885"/>
    <w:rsid w:val="00F32904"/>
    <w:rsid w:val="00F32ABA"/>
    <w:rsid w:val="00F33BBC"/>
    <w:rsid w:val="00F33C73"/>
    <w:rsid w:val="00F33E4F"/>
    <w:rsid w:val="00F344F4"/>
    <w:rsid w:val="00F34DC9"/>
    <w:rsid w:val="00F34F38"/>
    <w:rsid w:val="00F3510C"/>
    <w:rsid w:val="00F352FB"/>
    <w:rsid w:val="00F35670"/>
    <w:rsid w:val="00F3569A"/>
    <w:rsid w:val="00F359F2"/>
    <w:rsid w:val="00F35D94"/>
    <w:rsid w:val="00F35DA1"/>
    <w:rsid w:val="00F3649C"/>
    <w:rsid w:val="00F369B2"/>
    <w:rsid w:val="00F36DE2"/>
    <w:rsid w:val="00F36EA1"/>
    <w:rsid w:val="00F3718C"/>
    <w:rsid w:val="00F373DB"/>
    <w:rsid w:val="00F374FE"/>
    <w:rsid w:val="00F377A6"/>
    <w:rsid w:val="00F3787F"/>
    <w:rsid w:val="00F37C05"/>
    <w:rsid w:val="00F37D46"/>
    <w:rsid w:val="00F37F60"/>
    <w:rsid w:val="00F4015D"/>
    <w:rsid w:val="00F403A6"/>
    <w:rsid w:val="00F40ADD"/>
    <w:rsid w:val="00F40E10"/>
    <w:rsid w:val="00F41057"/>
    <w:rsid w:val="00F412D1"/>
    <w:rsid w:val="00F41337"/>
    <w:rsid w:val="00F416DD"/>
    <w:rsid w:val="00F417EC"/>
    <w:rsid w:val="00F419DB"/>
    <w:rsid w:val="00F41CC5"/>
    <w:rsid w:val="00F41CCA"/>
    <w:rsid w:val="00F41DA1"/>
    <w:rsid w:val="00F4250C"/>
    <w:rsid w:val="00F42860"/>
    <w:rsid w:val="00F42B20"/>
    <w:rsid w:val="00F42CDA"/>
    <w:rsid w:val="00F432A8"/>
    <w:rsid w:val="00F43673"/>
    <w:rsid w:val="00F436BF"/>
    <w:rsid w:val="00F43F00"/>
    <w:rsid w:val="00F44401"/>
    <w:rsid w:val="00F445DA"/>
    <w:rsid w:val="00F4467E"/>
    <w:rsid w:val="00F446B8"/>
    <w:rsid w:val="00F44711"/>
    <w:rsid w:val="00F447D5"/>
    <w:rsid w:val="00F4498A"/>
    <w:rsid w:val="00F44BEE"/>
    <w:rsid w:val="00F44D66"/>
    <w:rsid w:val="00F44DCE"/>
    <w:rsid w:val="00F44F43"/>
    <w:rsid w:val="00F44FA1"/>
    <w:rsid w:val="00F4527E"/>
    <w:rsid w:val="00F45871"/>
    <w:rsid w:val="00F45980"/>
    <w:rsid w:val="00F45BD4"/>
    <w:rsid w:val="00F45D85"/>
    <w:rsid w:val="00F45E97"/>
    <w:rsid w:val="00F46784"/>
    <w:rsid w:val="00F467DD"/>
    <w:rsid w:val="00F46957"/>
    <w:rsid w:val="00F46D55"/>
    <w:rsid w:val="00F4702F"/>
    <w:rsid w:val="00F474A8"/>
    <w:rsid w:val="00F47570"/>
    <w:rsid w:val="00F47640"/>
    <w:rsid w:val="00F477B7"/>
    <w:rsid w:val="00F47CBD"/>
    <w:rsid w:val="00F47D3F"/>
    <w:rsid w:val="00F47F94"/>
    <w:rsid w:val="00F50036"/>
    <w:rsid w:val="00F50207"/>
    <w:rsid w:val="00F5036C"/>
    <w:rsid w:val="00F506DC"/>
    <w:rsid w:val="00F50762"/>
    <w:rsid w:val="00F507E9"/>
    <w:rsid w:val="00F50AA6"/>
    <w:rsid w:val="00F50B86"/>
    <w:rsid w:val="00F50FDC"/>
    <w:rsid w:val="00F512AB"/>
    <w:rsid w:val="00F5135A"/>
    <w:rsid w:val="00F51895"/>
    <w:rsid w:val="00F519E4"/>
    <w:rsid w:val="00F51A21"/>
    <w:rsid w:val="00F51A38"/>
    <w:rsid w:val="00F51C9D"/>
    <w:rsid w:val="00F52651"/>
    <w:rsid w:val="00F5283E"/>
    <w:rsid w:val="00F529CE"/>
    <w:rsid w:val="00F52BAA"/>
    <w:rsid w:val="00F52D55"/>
    <w:rsid w:val="00F52EC5"/>
    <w:rsid w:val="00F52FC3"/>
    <w:rsid w:val="00F53132"/>
    <w:rsid w:val="00F534D5"/>
    <w:rsid w:val="00F536BA"/>
    <w:rsid w:val="00F53CB6"/>
    <w:rsid w:val="00F54084"/>
    <w:rsid w:val="00F54395"/>
    <w:rsid w:val="00F5445F"/>
    <w:rsid w:val="00F546C9"/>
    <w:rsid w:val="00F547FC"/>
    <w:rsid w:val="00F54C91"/>
    <w:rsid w:val="00F54DFB"/>
    <w:rsid w:val="00F54E9C"/>
    <w:rsid w:val="00F55259"/>
    <w:rsid w:val="00F553CC"/>
    <w:rsid w:val="00F55533"/>
    <w:rsid w:val="00F55557"/>
    <w:rsid w:val="00F55645"/>
    <w:rsid w:val="00F556E9"/>
    <w:rsid w:val="00F5581C"/>
    <w:rsid w:val="00F55AD1"/>
    <w:rsid w:val="00F55BE3"/>
    <w:rsid w:val="00F55C6E"/>
    <w:rsid w:val="00F55D52"/>
    <w:rsid w:val="00F561CF"/>
    <w:rsid w:val="00F563C9"/>
    <w:rsid w:val="00F564C5"/>
    <w:rsid w:val="00F56569"/>
    <w:rsid w:val="00F565A9"/>
    <w:rsid w:val="00F5671A"/>
    <w:rsid w:val="00F568A1"/>
    <w:rsid w:val="00F56900"/>
    <w:rsid w:val="00F56B85"/>
    <w:rsid w:val="00F57109"/>
    <w:rsid w:val="00F5728C"/>
    <w:rsid w:val="00F576A8"/>
    <w:rsid w:val="00F577C2"/>
    <w:rsid w:val="00F579A6"/>
    <w:rsid w:val="00F57F2A"/>
    <w:rsid w:val="00F57F65"/>
    <w:rsid w:val="00F6004B"/>
    <w:rsid w:val="00F60341"/>
    <w:rsid w:val="00F606C3"/>
    <w:rsid w:val="00F606F0"/>
    <w:rsid w:val="00F606F1"/>
    <w:rsid w:val="00F60E4F"/>
    <w:rsid w:val="00F611BA"/>
    <w:rsid w:val="00F61373"/>
    <w:rsid w:val="00F614C3"/>
    <w:rsid w:val="00F61543"/>
    <w:rsid w:val="00F61699"/>
    <w:rsid w:val="00F61985"/>
    <w:rsid w:val="00F61B38"/>
    <w:rsid w:val="00F61E5B"/>
    <w:rsid w:val="00F62017"/>
    <w:rsid w:val="00F623E6"/>
    <w:rsid w:val="00F6297C"/>
    <w:rsid w:val="00F62AEC"/>
    <w:rsid w:val="00F62B0B"/>
    <w:rsid w:val="00F62B9B"/>
    <w:rsid w:val="00F63268"/>
    <w:rsid w:val="00F638FC"/>
    <w:rsid w:val="00F63A64"/>
    <w:rsid w:val="00F63BAB"/>
    <w:rsid w:val="00F63D43"/>
    <w:rsid w:val="00F63DF8"/>
    <w:rsid w:val="00F64526"/>
    <w:rsid w:val="00F64A03"/>
    <w:rsid w:val="00F64BA1"/>
    <w:rsid w:val="00F64C76"/>
    <w:rsid w:val="00F64DCC"/>
    <w:rsid w:val="00F64DF2"/>
    <w:rsid w:val="00F64F63"/>
    <w:rsid w:val="00F64FD1"/>
    <w:rsid w:val="00F6539F"/>
    <w:rsid w:val="00F65BF4"/>
    <w:rsid w:val="00F65F96"/>
    <w:rsid w:val="00F66106"/>
    <w:rsid w:val="00F662B4"/>
    <w:rsid w:val="00F66608"/>
    <w:rsid w:val="00F6667F"/>
    <w:rsid w:val="00F66A39"/>
    <w:rsid w:val="00F67229"/>
    <w:rsid w:val="00F67329"/>
    <w:rsid w:val="00F677B0"/>
    <w:rsid w:val="00F677E4"/>
    <w:rsid w:val="00F67EDE"/>
    <w:rsid w:val="00F67F9D"/>
    <w:rsid w:val="00F70192"/>
    <w:rsid w:val="00F70369"/>
    <w:rsid w:val="00F708E6"/>
    <w:rsid w:val="00F70C9E"/>
    <w:rsid w:val="00F7173A"/>
    <w:rsid w:val="00F7194A"/>
    <w:rsid w:val="00F71A0F"/>
    <w:rsid w:val="00F71F93"/>
    <w:rsid w:val="00F72598"/>
    <w:rsid w:val="00F72AB0"/>
    <w:rsid w:val="00F72C09"/>
    <w:rsid w:val="00F72F77"/>
    <w:rsid w:val="00F72F88"/>
    <w:rsid w:val="00F73142"/>
    <w:rsid w:val="00F732D2"/>
    <w:rsid w:val="00F73589"/>
    <w:rsid w:val="00F73655"/>
    <w:rsid w:val="00F738EF"/>
    <w:rsid w:val="00F73A19"/>
    <w:rsid w:val="00F7421B"/>
    <w:rsid w:val="00F742A8"/>
    <w:rsid w:val="00F74322"/>
    <w:rsid w:val="00F74413"/>
    <w:rsid w:val="00F7448B"/>
    <w:rsid w:val="00F744F1"/>
    <w:rsid w:val="00F74798"/>
    <w:rsid w:val="00F74967"/>
    <w:rsid w:val="00F74B5C"/>
    <w:rsid w:val="00F75204"/>
    <w:rsid w:val="00F75255"/>
    <w:rsid w:val="00F75377"/>
    <w:rsid w:val="00F75852"/>
    <w:rsid w:val="00F762D7"/>
    <w:rsid w:val="00F763AE"/>
    <w:rsid w:val="00F76619"/>
    <w:rsid w:val="00F76E5B"/>
    <w:rsid w:val="00F77143"/>
    <w:rsid w:val="00F77200"/>
    <w:rsid w:val="00F779D1"/>
    <w:rsid w:val="00F77C28"/>
    <w:rsid w:val="00F77EC8"/>
    <w:rsid w:val="00F800AD"/>
    <w:rsid w:val="00F804BC"/>
    <w:rsid w:val="00F80A8E"/>
    <w:rsid w:val="00F80F59"/>
    <w:rsid w:val="00F81269"/>
    <w:rsid w:val="00F81436"/>
    <w:rsid w:val="00F8198D"/>
    <w:rsid w:val="00F81E77"/>
    <w:rsid w:val="00F8265E"/>
    <w:rsid w:val="00F82A62"/>
    <w:rsid w:val="00F82D4E"/>
    <w:rsid w:val="00F82E3D"/>
    <w:rsid w:val="00F831F5"/>
    <w:rsid w:val="00F83223"/>
    <w:rsid w:val="00F83259"/>
    <w:rsid w:val="00F83427"/>
    <w:rsid w:val="00F83593"/>
    <w:rsid w:val="00F8393D"/>
    <w:rsid w:val="00F84315"/>
    <w:rsid w:val="00F84C57"/>
    <w:rsid w:val="00F84F7B"/>
    <w:rsid w:val="00F8507E"/>
    <w:rsid w:val="00F85A84"/>
    <w:rsid w:val="00F85B18"/>
    <w:rsid w:val="00F8626C"/>
    <w:rsid w:val="00F869CE"/>
    <w:rsid w:val="00F86AE9"/>
    <w:rsid w:val="00F87133"/>
    <w:rsid w:val="00F87A45"/>
    <w:rsid w:val="00F87AAA"/>
    <w:rsid w:val="00F87AB0"/>
    <w:rsid w:val="00F87E56"/>
    <w:rsid w:val="00F901AE"/>
    <w:rsid w:val="00F90378"/>
    <w:rsid w:val="00F90480"/>
    <w:rsid w:val="00F9077C"/>
    <w:rsid w:val="00F90826"/>
    <w:rsid w:val="00F9085E"/>
    <w:rsid w:val="00F90886"/>
    <w:rsid w:val="00F908B4"/>
    <w:rsid w:val="00F90C6F"/>
    <w:rsid w:val="00F91524"/>
    <w:rsid w:val="00F91960"/>
    <w:rsid w:val="00F91BAF"/>
    <w:rsid w:val="00F91CC5"/>
    <w:rsid w:val="00F9264F"/>
    <w:rsid w:val="00F9278E"/>
    <w:rsid w:val="00F92947"/>
    <w:rsid w:val="00F929AF"/>
    <w:rsid w:val="00F929D0"/>
    <w:rsid w:val="00F92A1C"/>
    <w:rsid w:val="00F92A9A"/>
    <w:rsid w:val="00F92E5E"/>
    <w:rsid w:val="00F93003"/>
    <w:rsid w:val="00F930EA"/>
    <w:rsid w:val="00F936ED"/>
    <w:rsid w:val="00F937F3"/>
    <w:rsid w:val="00F941D8"/>
    <w:rsid w:val="00F941FF"/>
    <w:rsid w:val="00F95306"/>
    <w:rsid w:val="00F954D0"/>
    <w:rsid w:val="00F95A01"/>
    <w:rsid w:val="00F9625A"/>
    <w:rsid w:val="00F9627C"/>
    <w:rsid w:val="00F963B4"/>
    <w:rsid w:val="00F96A21"/>
    <w:rsid w:val="00F97168"/>
    <w:rsid w:val="00F9779F"/>
    <w:rsid w:val="00F97919"/>
    <w:rsid w:val="00F979D4"/>
    <w:rsid w:val="00F97AAB"/>
    <w:rsid w:val="00F97B55"/>
    <w:rsid w:val="00F97DCB"/>
    <w:rsid w:val="00FA00B5"/>
    <w:rsid w:val="00FA01FB"/>
    <w:rsid w:val="00FA068D"/>
    <w:rsid w:val="00FA0779"/>
    <w:rsid w:val="00FA08AC"/>
    <w:rsid w:val="00FA0C06"/>
    <w:rsid w:val="00FA0C3D"/>
    <w:rsid w:val="00FA0C4A"/>
    <w:rsid w:val="00FA0FAC"/>
    <w:rsid w:val="00FA19EF"/>
    <w:rsid w:val="00FA1C1E"/>
    <w:rsid w:val="00FA1C6A"/>
    <w:rsid w:val="00FA1C77"/>
    <w:rsid w:val="00FA2A39"/>
    <w:rsid w:val="00FA2A97"/>
    <w:rsid w:val="00FA2E23"/>
    <w:rsid w:val="00FA2EDB"/>
    <w:rsid w:val="00FA3006"/>
    <w:rsid w:val="00FA3114"/>
    <w:rsid w:val="00FA32C6"/>
    <w:rsid w:val="00FA348E"/>
    <w:rsid w:val="00FA3633"/>
    <w:rsid w:val="00FA3792"/>
    <w:rsid w:val="00FA37BC"/>
    <w:rsid w:val="00FA3AAC"/>
    <w:rsid w:val="00FA3F4B"/>
    <w:rsid w:val="00FA4051"/>
    <w:rsid w:val="00FA463C"/>
    <w:rsid w:val="00FA4839"/>
    <w:rsid w:val="00FA48C2"/>
    <w:rsid w:val="00FA4A21"/>
    <w:rsid w:val="00FA50FC"/>
    <w:rsid w:val="00FA513F"/>
    <w:rsid w:val="00FA5338"/>
    <w:rsid w:val="00FA566C"/>
    <w:rsid w:val="00FA573A"/>
    <w:rsid w:val="00FA5777"/>
    <w:rsid w:val="00FA5CEE"/>
    <w:rsid w:val="00FA6C08"/>
    <w:rsid w:val="00FA6D30"/>
    <w:rsid w:val="00FA6E9B"/>
    <w:rsid w:val="00FA705F"/>
    <w:rsid w:val="00FA73B3"/>
    <w:rsid w:val="00FA7A0E"/>
    <w:rsid w:val="00FA7A0F"/>
    <w:rsid w:val="00FA7CD5"/>
    <w:rsid w:val="00FA7EA6"/>
    <w:rsid w:val="00FB0053"/>
    <w:rsid w:val="00FB084F"/>
    <w:rsid w:val="00FB0BEB"/>
    <w:rsid w:val="00FB1345"/>
    <w:rsid w:val="00FB142E"/>
    <w:rsid w:val="00FB14D3"/>
    <w:rsid w:val="00FB1A5F"/>
    <w:rsid w:val="00FB1CB8"/>
    <w:rsid w:val="00FB1DE9"/>
    <w:rsid w:val="00FB20B8"/>
    <w:rsid w:val="00FB23EE"/>
    <w:rsid w:val="00FB248E"/>
    <w:rsid w:val="00FB2814"/>
    <w:rsid w:val="00FB2A5F"/>
    <w:rsid w:val="00FB37B6"/>
    <w:rsid w:val="00FB395A"/>
    <w:rsid w:val="00FB3DCA"/>
    <w:rsid w:val="00FB3F4C"/>
    <w:rsid w:val="00FB45BD"/>
    <w:rsid w:val="00FB4B7E"/>
    <w:rsid w:val="00FB4D6E"/>
    <w:rsid w:val="00FB4F40"/>
    <w:rsid w:val="00FB569C"/>
    <w:rsid w:val="00FB5A18"/>
    <w:rsid w:val="00FB5F43"/>
    <w:rsid w:val="00FB66B2"/>
    <w:rsid w:val="00FB6ECC"/>
    <w:rsid w:val="00FB7076"/>
    <w:rsid w:val="00FB70C6"/>
    <w:rsid w:val="00FB7141"/>
    <w:rsid w:val="00FB7B19"/>
    <w:rsid w:val="00FB7D3E"/>
    <w:rsid w:val="00FC0269"/>
    <w:rsid w:val="00FC03F3"/>
    <w:rsid w:val="00FC0EBF"/>
    <w:rsid w:val="00FC1A0C"/>
    <w:rsid w:val="00FC1BAE"/>
    <w:rsid w:val="00FC1D3E"/>
    <w:rsid w:val="00FC1E55"/>
    <w:rsid w:val="00FC1F33"/>
    <w:rsid w:val="00FC210C"/>
    <w:rsid w:val="00FC226D"/>
    <w:rsid w:val="00FC256C"/>
    <w:rsid w:val="00FC27D0"/>
    <w:rsid w:val="00FC2834"/>
    <w:rsid w:val="00FC2E23"/>
    <w:rsid w:val="00FC2F57"/>
    <w:rsid w:val="00FC3113"/>
    <w:rsid w:val="00FC319D"/>
    <w:rsid w:val="00FC36DE"/>
    <w:rsid w:val="00FC3947"/>
    <w:rsid w:val="00FC3B65"/>
    <w:rsid w:val="00FC42C3"/>
    <w:rsid w:val="00FC4AED"/>
    <w:rsid w:val="00FC4D09"/>
    <w:rsid w:val="00FC4E2E"/>
    <w:rsid w:val="00FC4E7F"/>
    <w:rsid w:val="00FC50FE"/>
    <w:rsid w:val="00FC53D2"/>
    <w:rsid w:val="00FC5559"/>
    <w:rsid w:val="00FC58B5"/>
    <w:rsid w:val="00FC5DDD"/>
    <w:rsid w:val="00FC6267"/>
    <w:rsid w:val="00FC6306"/>
    <w:rsid w:val="00FC6483"/>
    <w:rsid w:val="00FC657C"/>
    <w:rsid w:val="00FC68F7"/>
    <w:rsid w:val="00FC6A21"/>
    <w:rsid w:val="00FC6A6B"/>
    <w:rsid w:val="00FC6A78"/>
    <w:rsid w:val="00FC6B65"/>
    <w:rsid w:val="00FC7210"/>
    <w:rsid w:val="00FC7326"/>
    <w:rsid w:val="00FC7366"/>
    <w:rsid w:val="00FC7C83"/>
    <w:rsid w:val="00FC7E42"/>
    <w:rsid w:val="00FC7E9F"/>
    <w:rsid w:val="00FC7F2B"/>
    <w:rsid w:val="00FD00E0"/>
    <w:rsid w:val="00FD0375"/>
    <w:rsid w:val="00FD073D"/>
    <w:rsid w:val="00FD0B13"/>
    <w:rsid w:val="00FD107F"/>
    <w:rsid w:val="00FD1703"/>
    <w:rsid w:val="00FD18A9"/>
    <w:rsid w:val="00FD1911"/>
    <w:rsid w:val="00FD1A83"/>
    <w:rsid w:val="00FD1D0A"/>
    <w:rsid w:val="00FD1E55"/>
    <w:rsid w:val="00FD21DF"/>
    <w:rsid w:val="00FD238B"/>
    <w:rsid w:val="00FD2D6B"/>
    <w:rsid w:val="00FD3200"/>
    <w:rsid w:val="00FD320D"/>
    <w:rsid w:val="00FD3E9A"/>
    <w:rsid w:val="00FD3F49"/>
    <w:rsid w:val="00FD437A"/>
    <w:rsid w:val="00FD4403"/>
    <w:rsid w:val="00FD45DE"/>
    <w:rsid w:val="00FD4644"/>
    <w:rsid w:val="00FD497F"/>
    <w:rsid w:val="00FD4CF1"/>
    <w:rsid w:val="00FD511C"/>
    <w:rsid w:val="00FD63C7"/>
    <w:rsid w:val="00FD6502"/>
    <w:rsid w:val="00FD674F"/>
    <w:rsid w:val="00FD6758"/>
    <w:rsid w:val="00FD68AB"/>
    <w:rsid w:val="00FD68BC"/>
    <w:rsid w:val="00FD6AFE"/>
    <w:rsid w:val="00FD6C16"/>
    <w:rsid w:val="00FD6C26"/>
    <w:rsid w:val="00FD6EA3"/>
    <w:rsid w:val="00FD70DE"/>
    <w:rsid w:val="00FD7358"/>
    <w:rsid w:val="00FD76B4"/>
    <w:rsid w:val="00FD78FC"/>
    <w:rsid w:val="00FD7CA8"/>
    <w:rsid w:val="00FD7EF3"/>
    <w:rsid w:val="00FE031C"/>
    <w:rsid w:val="00FE1188"/>
    <w:rsid w:val="00FE1204"/>
    <w:rsid w:val="00FE1454"/>
    <w:rsid w:val="00FE1B2B"/>
    <w:rsid w:val="00FE2474"/>
    <w:rsid w:val="00FE25F9"/>
    <w:rsid w:val="00FE26BB"/>
    <w:rsid w:val="00FE29BF"/>
    <w:rsid w:val="00FE2E3D"/>
    <w:rsid w:val="00FE2F25"/>
    <w:rsid w:val="00FE3728"/>
    <w:rsid w:val="00FE39A4"/>
    <w:rsid w:val="00FE3CCB"/>
    <w:rsid w:val="00FE4404"/>
    <w:rsid w:val="00FE44BF"/>
    <w:rsid w:val="00FE4828"/>
    <w:rsid w:val="00FE4DD9"/>
    <w:rsid w:val="00FE4E3F"/>
    <w:rsid w:val="00FE538D"/>
    <w:rsid w:val="00FE54FA"/>
    <w:rsid w:val="00FE553A"/>
    <w:rsid w:val="00FE589E"/>
    <w:rsid w:val="00FE5A28"/>
    <w:rsid w:val="00FE5B5A"/>
    <w:rsid w:val="00FE5E0D"/>
    <w:rsid w:val="00FE6068"/>
    <w:rsid w:val="00FE61D5"/>
    <w:rsid w:val="00FE62A6"/>
    <w:rsid w:val="00FE65B8"/>
    <w:rsid w:val="00FE6709"/>
    <w:rsid w:val="00FE6900"/>
    <w:rsid w:val="00FE69E1"/>
    <w:rsid w:val="00FE6FA7"/>
    <w:rsid w:val="00FE6FCB"/>
    <w:rsid w:val="00FE7210"/>
    <w:rsid w:val="00FE733E"/>
    <w:rsid w:val="00FE7385"/>
    <w:rsid w:val="00FE7A13"/>
    <w:rsid w:val="00FF0009"/>
    <w:rsid w:val="00FF060E"/>
    <w:rsid w:val="00FF0E10"/>
    <w:rsid w:val="00FF0F0C"/>
    <w:rsid w:val="00FF11BB"/>
    <w:rsid w:val="00FF1C24"/>
    <w:rsid w:val="00FF2D93"/>
    <w:rsid w:val="00FF3246"/>
    <w:rsid w:val="00FF338F"/>
    <w:rsid w:val="00FF373F"/>
    <w:rsid w:val="00FF3D20"/>
    <w:rsid w:val="00FF4092"/>
    <w:rsid w:val="00FF477D"/>
    <w:rsid w:val="00FF47AE"/>
    <w:rsid w:val="00FF4E1B"/>
    <w:rsid w:val="00FF4F99"/>
    <w:rsid w:val="00FF5352"/>
    <w:rsid w:val="00FF53FE"/>
    <w:rsid w:val="00FF5511"/>
    <w:rsid w:val="00FF574C"/>
    <w:rsid w:val="00FF644C"/>
    <w:rsid w:val="00FF664B"/>
    <w:rsid w:val="00FF681A"/>
    <w:rsid w:val="00FF6B96"/>
    <w:rsid w:val="00FF77CB"/>
    <w:rsid w:val="00FF7A43"/>
    <w:rsid w:val="00FF7AE6"/>
    <w:rsid w:val="00FF7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D5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284</Words>
  <Characters>1624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Speed_XP</cp:lastModifiedBy>
  <cp:revision>3</cp:revision>
  <dcterms:created xsi:type="dcterms:W3CDTF">2019-06-17T06:34:00Z</dcterms:created>
  <dcterms:modified xsi:type="dcterms:W3CDTF">2019-06-17T07:14:00Z</dcterms:modified>
</cp:coreProperties>
</file>